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Spec="center" w:tblpY="1711"/>
        <w:tblW w:w="10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7821C8" w14:paraId="14994C4C" w14:textId="77777777" w:rsidTr="007130ED">
        <w:trPr>
          <w:trHeight w:val="2052"/>
        </w:trPr>
        <w:tc>
          <w:tcPr>
            <w:tcW w:w="10915" w:type="dxa"/>
            <w:vAlign w:val="bottom"/>
          </w:tcPr>
          <w:p w14:paraId="72BB4029" w14:textId="5EE18FFF" w:rsidR="007821C8" w:rsidRPr="007821C8" w:rsidRDefault="00FA0701" w:rsidP="007821C8">
            <w:pPr>
              <w:pStyle w:val="Tittel"/>
              <w:rPr>
                <w:sz w:val="48"/>
                <w:szCs w:val="48"/>
              </w:rPr>
            </w:pPr>
            <w:r>
              <w:rPr>
                <w:b/>
              </w:rPr>
              <w:t>D2-</w:t>
            </w:r>
            <w:r w:rsidR="00014DBB">
              <w:rPr>
                <w:b/>
              </w:rPr>
              <w:t>P</w:t>
            </w:r>
            <w:r w:rsidR="00BE6129">
              <w:rPr>
                <w:b/>
              </w:rPr>
              <w:t>6</w:t>
            </w:r>
            <w:r w:rsidR="0063051A">
              <w:rPr>
                <w:b/>
              </w:rPr>
              <w:t xml:space="preserve"> </w:t>
            </w:r>
            <w:r>
              <w:rPr>
                <w:b/>
              </w:rPr>
              <w:t>-</w:t>
            </w:r>
            <w:sdt>
              <w:sdtPr>
                <w:rPr>
                  <w:b/>
                </w:rPr>
                <w:alias w:val="Tittel"/>
                <w:tag w:val="Tittel"/>
                <w:id w:val="-1454546661"/>
                <w:placeholder>
                  <w:docPart w:val="E7F022376F6A4938924849B96924E452"/>
                </w:placeholder>
                <w:dataBinding w:xpath="/root[1]/tittel[1]" w:storeItemID="{0F9B369B-CCEA-4D8F-9E4F-1534FE2AD680}"/>
                <w:text w:multiLine="1"/>
              </w:sdtPr>
              <w:sdtEndPr/>
              <w:sdtContent>
                <w:r w:rsidR="003E72C6" w:rsidRPr="003E72C6">
                  <w:rPr>
                    <w:b/>
                  </w:rPr>
                  <w:t xml:space="preserve"> </w:t>
                </w:r>
                <w:r w:rsidR="00D83770">
                  <w:rPr>
                    <w:b/>
                  </w:rPr>
                  <w:t xml:space="preserve">Plan for </w:t>
                </w:r>
                <w:r w:rsidR="00BE6129">
                  <w:rPr>
                    <w:b/>
                  </w:rPr>
                  <w:t>drift og vedlikehold av grøntarealer</w:t>
                </w:r>
              </w:sdtContent>
            </w:sdt>
          </w:p>
        </w:tc>
      </w:tr>
    </w:tbl>
    <w:p w14:paraId="174FD374" w14:textId="6BD8857B" w:rsidR="00476128" w:rsidRPr="003C2C69" w:rsidRDefault="00FE7EEE" w:rsidP="00476128">
      <w:pPr>
        <w:ind w:left="0"/>
        <w:rPr>
          <w:rFonts w:eastAsia="Calibri" w:cs="Calibri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27F1ED9F" wp14:editId="1A8D1912">
            <wp:simplePos x="0" y="0"/>
            <wp:positionH relativeFrom="margin">
              <wp:posOffset>-104775</wp:posOffset>
            </wp:positionH>
            <wp:positionV relativeFrom="topMargin">
              <wp:posOffset>521970</wp:posOffset>
            </wp:positionV>
            <wp:extent cx="1625600" cy="506264"/>
            <wp:effectExtent l="0" t="0" r="0" b="0"/>
            <wp:wrapNone/>
            <wp:docPr id="29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go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50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2C69" w:rsidRPr="003C2C69">
        <w:rPr>
          <w:b/>
          <w:sz w:val="28"/>
          <w:szCs w:val="30"/>
          <w:lang w:eastAsia="nb-NO"/>
        </w:rPr>
        <w:t xml:space="preserve">Driftskontrakt veg – </w:t>
      </w:r>
      <w:r w:rsidR="006515F6">
        <w:rPr>
          <w:b/>
          <w:sz w:val="28"/>
          <w:szCs w:val="30"/>
          <w:lang w:eastAsia="nb-NO"/>
        </w:rPr>
        <w:t>3406 Solør 2027-2033</w:t>
      </w:r>
    </w:p>
    <w:p w14:paraId="3000FBDF" w14:textId="4E5B1560" w:rsidR="0092583F" w:rsidRDefault="0092583F" w:rsidP="007821C8">
      <w:pPr>
        <w:ind w:left="0"/>
        <w:rPr>
          <w:b/>
          <w:i/>
          <w:sz w:val="24"/>
          <w:szCs w:val="30"/>
          <w:lang w:eastAsia="nb-NO"/>
        </w:rPr>
      </w:pPr>
    </w:p>
    <w:sdt>
      <w:sdtPr>
        <w:id w:val="948745477"/>
        <w:docPartObj>
          <w:docPartGallery w:val="Cover Pages"/>
          <w:docPartUnique/>
        </w:docPartObj>
      </w:sdtPr>
      <w:sdtEndPr/>
      <w:sdtContent>
        <w:p w14:paraId="178478B2" w14:textId="64085DBD" w:rsidR="004D577D" w:rsidRPr="00744832" w:rsidRDefault="004D577D" w:rsidP="007821C8">
          <w:pPr>
            <w:ind w:left="0"/>
            <w:rPr>
              <w:b/>
              <w:color w:val="FF0000"/>
            </w:rPr>
          </w:pPr>
        </w:p>
        <w:sdt>
          <w:sdtPr>
            <w:id w:val="-1441446914"/>
            <w:lock w:val="contentLocked"/>
            <w:placeholder>
              <w:docPart w:val="4B57A7310A9940DDAF1AB2A70CC3F5B0"/>
            </w:placeholder>
            <w:group/>
          </w:sdtPr>
          <w:sdtEndPr/>
          <w:sdtContent>
            <w:p w14:paraId="501709F9" w14:textId="77777777" w:rsidR="007D3CCD" w:rsidRDefault="007D3CCD" w:rsidP="006515F6">
              <w:pPr>
                <w:tabs>
                  <w:tab w:val="right" w:pos="8470"/>
                </w:tabs>
              </w:pPr>
              <w:r>
                <w:rPr>
                  <w:noProof/>
                </w:rPr>
                <w:drawing>
                  <wp:anchor distT="0" distB="0" distL="114300" distR="114300" simplePos="0" relativeHeight="251658241" behindDoc="1" locked="0" layoutInCell="1" allowOverlap="1" wp14:anchorId="609DE5CF" wp14:editId="2486176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3124200</wp:posOffset>
                    </wp:positionV>
                    <wp:extent cx="7563600" cy="7569437"/>
                    <wp:effectExtent l="0" t="0" r="0" b="0"/>
                    <wp:wrapNone/>
                    <wp:docPr id="7" name="Bild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forside.emf"/>
                            <pic:cNvPicPr/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563600" cy="756943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sdtContent>
        </w:sdt>
      </w:sdtContent>
    </w:sdt>
    <w:p w14:paraId="1EE66FF9" w14:textId="77777777" w:rsidR="00B758E5" w:rsidRDefault="00B758E5"/>
    <w:p w14:paraId="0962671F" w14:textId="77777777" w:rsidR="00C75825" w:rsidRDefault="00DB0D1A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73BD4A1" wp14:editId="5D591002">
                <wp:simplePos x="0" y="0"/>
                <wp:positionH relativeFrom="column">
                  <wp:posOffset>2108584</wp:posOffset>
                </wp:positionH>
                <wp:positionV relativeFrom="page">
                  <wp:posOffset>808074</wp:posOffset>
                </wp:positionV>
                <wp:extent cx="3836035" cy="313690"/>
                <wp:effectExtent l="0" t="0" r="12065" b="10160"/>
                <wp:wrapNone/>
                <wp:docPr id="4" name="Tekstbok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6035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9BCC" w14:textId="017C51CA" w:rsidR="00F82443" w:rsidRDefault="00043E47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sdt>
                              <w:sdtPr>
                                <w:rPr>
                                  <w:b/>
                                  <w:lang w:val="nn-NO"/>
                                </w:rPr>
                                <w:alias w:val="Dokumenttype"/>
                                <w:tag w:val="Dokumenttype"/>
                                <w:id w:val="-203637946"/>
                                <w:placeholder>
                                  <w:docPart w:val="D4D85E9FC9F44B7BA2DA5C1D70089254"/>
                                </w:placeholder>
                                <w:dataBinding w:xpath="/root[1]/doktyp[1]" w:storeItemID="{0F9B369B-CCEA-4D8F-9E4F-1534FE2AD680}"/>
                                <w:text w:multiLine="1"/>
                              </w:sdtPr>
                              <w:sdtEndPr/>
                              <w:sdtContent>
                                <w:r w:rsidR="00F82443">
                                  <w:rPr>
                                    <w:b/>
                                    <w:lang w:val="nn-NO"/>
                                  </w:rPr>
                                  <w:t>Planer</w:t>
                                </w:r>
                              </w:sdtContent>
                            </w:sdt>
                          </w:p>
                          <w:p w14:paraId="66547B41" w14:textId="56D73C69" w:rsidR="00F82443" w:rsidRPr="00FA0701" w:rsidRDefault="00F82443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lang w:val="nn-NO"/>
                              </w:rPr>
                              <w:t xml:space="preserve">Dato: </w:t>
                            </w:r>
                            <w:r w:rsidR="006515F6">
                              <w:rPr>
                                <w:b/>
                                <w:lang w:val="nn-NO"/>
                              </w:rPr>
                              <w:t>02.09.2026</w:t>
                            </w:r>
                          </w:p>
                          <w:p w14:paraId="14A69AF9" w14:textId="4F0B0BAC" w:rsidR="00F82443" w:rsidRPr="00FA0701" w:rsidRDefault="00F82443" w:rsidP="00D276E8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D4A1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left:0;text-align:left;margin-left:166.05pt;margin-top:63.65pt;width:302.05pt;height:24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" filled="f" stroked="f">
                <v:textbox style="mso-fit-shape-to-text:t" inset="0,0,0,0">
                  <w:txbxContent>
                    <w:p w14:paraId="75CB9BCC" w14:textId="017C51CA" w:rsidR="00F82443" w:rsidRDefault="00000000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sdt>
                        <w:sdtPr>
                          <w:rPr>
                            <w:b/>
                            <w:lang w:val="nn-NO"/>
                          </w:rPr>
                          <w:alias w:val="Dokumenttype"/>
                          <w:tag w:val="Dokumenttype"/>
                          <w:id w:val="-203637946"/>
                          <w:placeholder>
                            <w:docPart w:val="D4D85E9FC9F44B7BA2DA5C1D70089254"/>
                          </w:placeholder>
                          <w:dataBinding w:xpath="/root[1]/doktyp[1]" w:storeItemID="{0F9B369B-CCEA-4D8F-9E4F-1534FE2AD680}"/>
                          <w:text w:multiLine="1"/>
                        </w:sdtPr>
                        <w:sdtContent>
                          <w:r w:rsidR="00F82443">
                            <w:rPr>
                              <w:b/>
                              <w:lang w:val="nn-NO"/>
                            </w:rPr>
                            <w:t>Planer</w:t>
                          </w:r>
                        </w:sdtContent>
                      </w:sdt>
                    </w:p>
                    <w:p w14:paraId="66547B41" w14:textId="56D73C69" w:rsidR="00F82443" w:rsidRPr="00FA0701" w:rsidRDefault="00F82443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r>
                        <w:rPr>
                          <w:b/>
                          <w:lang w:val="nn-NO"/>
                        </w:rPr>
                        <w:t xml:space="preserve">Dato: </w:t>
                      </w:r>
                      <w:r w:rsidR="006515F6">
                        <w:rPr>
                          <w:b/>
                          <w:lang w:val="nn-NO"/>
                        </w:rPr>
                        <w:t>02.09.2026</w:t>
                      </w:r>
                    </w:p>
                    <w:p w14:paraId="14A69AF9" w14:textId="4F0B0BAC" w:rsidR="00F82443" w:rsidRPr="00FA0701" w:rsidRDefault="00F82443" w:rsidP="00D276E8">
                      <w:pPr>
                        <w:jc w:val="right"/>
                        <w:rPr>
                          <w:b/>
                          <w:lang w:val="nn-NO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1AC490" w14:textId="77777777" w:rsidR="00FA311A" w:rsidRDefault="00FA311A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24"/>
          <w:szCs w:val="32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0"/>
          <w:lang w:eastAsia="en-US"/>
        </w:rPr>
        <w:id w:val="-19419828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CC03142" w14:textId="77777777" w:rsidR="00C21474" w:rsidRDefault="00C21474" w:rsidP="00E63340">
          <w:pPr>
            <w:pStyle w:val="Overskriftforinnholdsfortegnelse"/>
            <w:spacing w:before="120" w:after="120" w:line="240" w:lineRule="auto"/>
          </w:pPr>
          <w:r>
            <w:t>Innhold</w:t>
          </w:r>
        </w:p>
        <w:p w14:paraId="360F15B6" w14:textId="3C4D2C5E" w:rsidR="008C61AC" w:rsidRDefault="00C2147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239678745" w:history="1">
            <w:r w:rsidR="008C61AC" w:rsidRPr="00A261ED">
              <w:rPr>
                <w:rStyle w:val="Hyperkobling"/>
              </w:rPr>
              <w:t>P6-1-Referanser</w:t>
            </w:r>
            <w:r w:rsidR="008C61AC">
              <w:rPr>
                <w:webHidden/>
              </w:rPr>
              <w:tab/>
            </w:r>
            <w:r w:rsidR="008C61AC">
              <w:rPr>
                <w:webHidden/>
              </w:rPr>
              <w:fldChar w:fldCharType="begin"/>
            </w:r>
            <w:r w:rsidR="008C61AC">
              <w:rPr>
                <w:webHidden/>
              </w:rPr>
              <w:instrText xml:space="preserve"> PAGEREF _Toc239678745 \h </w:instrText>
            </w:r>
            <w:r w:rsidR="008C61AC">
              <w:rPr>
                <w:webHidden/>
              </w:rPr>
            </w:r>
            <w:r w:rsidR="008C61AC">
              <w:rPr>
                <w:webHidden/>
              </w:rPr>
              <w:fldChar w:fldCharType="separate"/>
            </w:r>
            <w:r w:rsidR="008C61AC">
              <w:rPr>
                <w:webHidden/>
              </w:rPr>
              <w:t>2</w:t>
            </w:r>
            <w:r w:rsidR="008C61AC">
              <w:rPr>
                <w:webHidden/>
              </w:rPr>
              <w:fldChar w:fldCharType="end"/>
            </w:r>
          </w:hyperlink>
        </w:p>
        <w:p w14:paraId="7BC0C260" w14:textId="1A918EB0" w:rsidR="008C61AC" w:rsidRDefault="008C61A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46" w:history="1">
            <w:r w:rsidRPr="00A261ED">
              <w:rPr>
                <w:rStyle w:val="Hyperkobling"/>
              </w:rPr>
              <w:t>P6-2-Grasbakke og grasplen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CEDE638" w14:textId="09E011F1" w:rsidR="008C61AC" w:rsidRDefault="008C61A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47" w:history="1">
            <w:r w:rsidRPr="00A261ED">
              <w:rPr>
                <w:rStyle w:val="Hyperkobling"/>
              </w:rPr>
              <w:t>P6-3-Trær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DA5CA3C" w14:textId="1721E607" w:rsidR="008C61AC" w:rsidRDefault="008C61A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48" w:history="1">
            <w:r w:rsidRPr="00A261ED">
              <w:rPr>
                <w:rStyle w:val="Hyperkobling"/>
              </w:rPr>
              <w:t>P6-4-Vernede og verdifulle trær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C4C3C1C" w14:textId="46CC46E6" w:rsidR="008C61AC" w:rsidRDefault="008C61A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49" w:history="1">
            <w:r w:rsidRPr="00A261ED">
              <w:rPr>
                <w:rStyle w:val="Hyperkobling"/>
              </w:rPr>
              <w:t>P6-5-Busker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3AACF9F" w14:textId="20EA9CCC" w:rsidR="008C61AC" w:rsidRDefault="008C61A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50" w:history="1">
            <w:r w:rsidRPr="00A261ED">
              <w:rPr>
                <w:rStyle w:val="Hyperkobling"/>
              </w:rPr>
              <w:t>P6-6-Blomsterplanting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AEBCB3F" w14:textId="5A59B80E" w:rsidR="008C61AC" w:rsidRDefault="008C61A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51" w:history="1">
            <w:r w:rsidRPr="00A261ED">
              <w:rPr>
                <w:rStyle w:val="Hyperkobling"/>
              </w:rPr>
              <w:t>P6-7-Vegkantvegetasjon - kantklipp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2E10A7B" w14:textId="1FA25771" w:rsidR="008C61AC" w:rsidRDefault="008C61A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52" w:history="1">
            <w:r w:rsidRPr="00A261ED">
              <w:rPr>
                <w:rStyle w:val="Hyperkobling"/>
              </w:rPr>
              <w:t>P6-8-Vegkantvegetasjon – rydding av vegens frie rom og tilhørende vekstsone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E5BB4F4" w14:textId="7565ACEB" w:rsidR="008C61AC" w:rsidRDefault="008C61A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53" w:history="1">
            <w:r w:rsidRPr="00A261ED">
              <w:rPr>
                <w:rStyle w:val="Hyperkobling"/>
              </w:rPr>
              <w:t>P6-9-Skogrydding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F39A4D2" w14:textId="32CF351A" w:rsidR="008C61AC" w:rsidRDefault="008C61A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54" w:history="1">
            <w:r w:rsidRPr="00A261ED">
              <w:rPr>
                <w:rStyle w:val="Hyperkobling"/>
              </w:rPr>
              <w:t>P6-10-Vedlegg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F1461F9" w14:textId="1174F544" w:rsidR="00FA311A" w:rsidRDefault="00C21474" w:rsidP="0048053C">
          <w:pPr>
            <w:spacing w:after="12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26D2CB17" w14:textId="1FBB8458" w:rsidR="00474315" w:rsidRDefault="00864538" w:rsidP="00F2470A">
      <w:pPr>
        <w:ind w:left="0"/>
        <w:sectPr w:rsidR="00474315" w:rsidSect="0019128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2240" w:right="1418" w:bottom="1843" w:left="1418" w:header="720" w:footer="669" w:gutter="0"/>
          <w:pgNumType w:start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kstbok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EC399" w14:textId="77777777" w:rsidR="00F82443" w:rsidRPr="000B3F3E" w:rsidRDefault="00F82443" w:rsidP="00D3005D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0FAB" id="Tekstboks 4" o:spid="_x0000_s1027" type="#_x0000_t202" style="position:absolute;margin-left:31pt;margin-top:694.2pt;width:315.25pt;height:37.8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" filled="f" stroked="f">
                <v:textbox inset="0,0,0,0">
                  <w:txbxContent>
                    <w:p w14:paraId="740EC399" w14:textId="77777777" w:rsidR="00F82443" w:rsidRPr="000B3F3E" w:rsidRDefault="00F82443" w:rsidP="00D3005D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2A73092" w14:textId="4BB4A315" w:rsidR="00A513EA" w:rsidRPr="00E4452E" w:rsidRDefault="008232E8" w:rsidP="00A513EA">
      <w:pPr>
        <w:pStyle w:val="Overskrift2"/>
      </w:pPr>
      <w:bookmarkStart w:id="0" w:name="_Toc29137926"/>
      <w:bookmarkStart w:id="1" w:name="_Hlk25882874"/>
      <w:bookmarkStart w:id="2" w:name="_Toc239678745"/>
      <w:r>
        <w:lastRenderedPageBreak/>
        <w:t>P</w:t>
      </w:r>
      <w:r w:rsidR="00BE6129">
        <w:t>6</w:t>
      </w:r>
      <w:r>
        <w:t>-1</w:t>
      </w:r>
      <w:r w:rsidR="001D2883" w:rsidRPr="00E4452E">
        <w:t>-</w:t>
      </w:r>
      <w:bookmarkEnd w:id="0"/>
      <w:r w:rsidR="004E0EAE" w:rsidRPr="00E4452E">
        <w:t>Referanser</w:t>
      </w:r>
      <w:bookmarkEnd w:id="2"/>
    </w:p>
    <w:p w14:paraId="547840ED" w14:textId="78E87F50" w:rsidR="0083128E" w:rsidRPr="009A57EC" w:rsidRDefault="00E4452E" w:rsidP="0083128E">
      <w:pPr>
        <w:rPr>
          <w:color w:val="FF0000"/>
          <w:szCs w:val="22"/>
        </w:rPr>
      </w:pPr>
      <w:bookmarkStart w:id="3" w:name="_Hlk31995934"/>
      <w:bookmarkEnd w:id="1"/>
      <w:r>
        <w:rPr>
          <w:szCs w:val="22"/>
        </w:rPr>
        <w:t xml:space="preserve">Kontraktens kap. </w:t>
      </w:r>
      <w:r w:rsidRPr="00FD25F7">
        <w:rPr>
          <w:szCs w:val="22"/>
        </w:rPr>
        <w:t>C2-1</w:t>
      </w:r>
      <w:r w:rsidR="00C8709F">
        <w:rPr>
          <w:szCs w:val="22"/>
        </w:rPr>
        <w:t>7</w:t>
      </w:r>
      <w:r w:rsidRPr="00FD25F7">
        <w:rPr>
          <w:szCs w:val="22"/>
        </w:rPr>
        <w:t>.</w:t>
      </w:r>
      <w:r w:rsidR="0085736D">
        <w:rPr>
          <w:szCs w:val="22"/>
        </w:rPr>
        <w:t>5</w:t>
      </w:r>
      <w:r w:rsidR="001E7A52" w:rsidRPr="00FD25F7">
        <w:rPr>
          <w:szCs w:val="22"/>
        </w:rPr>
        <w:t>6</w:t>
      </w:r>
      <w:r w:rsidR="002125BF" w:rsidRPr="00FD25F7">
        <w:rPr>
          <w:szCs w:val="22"/>
        </w:rPr>
        <w:t xml:space="preserve">, </w:t>
      </w:r>
      <w:r w:rsidR="0042671C" w:rsidRPr="00FD25F7">
        <w:rPr>
          <w:szCs w:val="22"/>
        </w:rPr>
        <w:t>C2-</w:t>
      </w:r>
      <w:r w:rsidR="0084086B" w:rsidRPr="00FD25F7">
        <w:rPr>
          <w:szCs w:val="22"/>
        </w:rPr>
        <w:t>36.1</w:t>
      </w:r>
      <w:r w:rsidR="00383853">
        <w:rPr>
          <w:szCs w:val="22"/>
        </w:rPr>
        <w:t>0</w:t>
      </w:r>
      <w:r w:rsidR="0084086B" w:rsidRPr="00FD25F7">
        <w:rPr>
          <w:szCs w:val="22"/>
        </w:rPr>
        <w:t xml:space="preserve">, </w:t>
      </w:r>
      <w:r w:rsidR="00592326" w:rsidRPr="00FD25F7">
        <w:rPr>
          <w:szCs w:val="22"/>
        </w:rPr>
        <w:t>C2-36.1</w:t>
      </w:r>
      <w:r w:rsidR="00592326">
        <w:rPr>
          <w:szCs w:val="22"/>
        </w:rPr>
        <w:t xml:space="preserve">1, </w:t>
      </w:r>
      <w:r w:rsidR="0084086B" w:rsidRPr="00FD25F7">
        <w:rPr>
          <w:szCs w:val="22"/>
        </w:rPr>
        <w:t>C2-36.1</w:t>
      </w:r>
      <w:r w:rsidR="00383853">
        <w:rPr>
          <w:szCs w:val="22"/>
        </w:rPr>
        <w:t>2</w:t>
      </w:r>
    </w:p>
    <w:p w14:paraId="136121DF" w14:textId="4E8710C0" w:rsidR="009A57EC" w:rsidRPr="00E4452E" w:rsidRDefault="009A57EC" w:rsidP="0083128E">
      <w:pPr>
        <w:rPr>
          <w:szCs w:val="22"/>
        </w:rPr>
      </w:pPr>
      <w:r>
        <w:rPr>
          <w:szCs w:val="22"/>
        </w:rPr>
        <w:t>OSI</w:t>
      </w:r>
    </w:p>
    <w:bookmarkEnd w:id="3"/>
    <w:p w14:paraId="29563E3B" w14:textId="4617BC83" w:rsidR="0083128E" w:rsidRDefault="00E4452E" w:rsidP="0083128E">
      <w:pPr>
        <w:rPr>
          <w:szCs w:val="22"/>
        </w:rPr>
      </w:pPr>
      <w:r>
        <w:rPr>
          <w:szCs w:val="22"/>
        </w:rPr>
        <w:t xml:space="preserve">Alle planer skal gjennomgås </w:t>
      </w:r>
      <w:r w:rsidR="003E5EEB">
        <w:rPr>
          <w:szCs w:val="22"/>
        </w:rPr>
        <w:t>og det</w:t>
      </w:r>
      <w:r w:rsidR="00AC2A1A">
        <w:rPr>
          <w:szCs w:val="22"/>
        </w:rPr>
        <w:t xml:space="preserve"> skal</w:t>
      </w:r>
      <w:r>
        <w:rPr>
          <w:szCs w:val="22"/>
        </w:rPr>
        <w:t xml:space="preserve"> </w:t>
      </w:r>
      <w:r w:rsidR="0049713A">
        <w:rPr>
          <w:szCs w:val="22"/>
        </w:rPr>
        <w:t xml:space="preserve">være </w:t>
      </w:r>
      <w:proofErr w:type="gramStart"/>
      <w:r w:rsidR="0049713A">
        <w:rPr>
          <w:szCs w:val="22"/>
        </w:rPr>
        <w:t>fokus</w:t>
      </w:r>
      <w:proofErr w:type="gramEnd"/>
      <w:r w:rsidR="0049713A">
        <w:rPr>
          <w:szCs w:val="22"/>
        </w:rPr>
        <w:t xml:space="preserve"> på </w:t>
      </w:r>
      <w:r w:rsidR="00510312" w:rsidRPr="00510312">
        <w:rPr>
          <w:szCs w:val="22"/>
        </w:rPr>
        <w:t>optimaliserende tiltak for å bedre utførelse eller planene</w:t>
      </w:r>
      <w:r w:rsidR="00510312">
        <w:rPr>
          <w:szCs w:val="22"/>
        </w:rPr>
        <w:t>,</w:t>
      </w:r>
      <w:r w:rsidR="00683CA8">
        <w:rPr>
          <w:szCs w:val="22"/>
        </w:rPr>
        <w:t xml:space="preserve"> jf. kap. </w:t>
      </w:r>
      <w:r w:rsidR="00510312">
        <w:rPr>
          <w:szCs w:val="22"/>
        </w:rPr>
        <w:t>C2</w:t>
      </w:r>
      <w:r w:rsidR="00CF2D41">
        <w:rPr>
          <w:szCs w:val="22"/>
        </w:rPr>
        <w:t>-</w:t>
      </w:r>
      <w:r w:rsidR="00510312">
        <w:rPr>
          <w:szCs w:val="22"/>
        </w:rPr>
        <w:t>10</w:t>
      </w:r>
      <w:r w:rsidR="00192C84">
        <w:rPr>
          <w:szCs w:val="22"/>
        </w:rPr>
        <w:t>.</w:t>
      </w:r>
      <w:r w:rsidR="006E5975">
        <w:rPr>
          <w:szCs w:val="22"/>
        </w:rPr>
        <w:t>2 og C2-10.3</w:t>
      </w:r>
      <w:r w:rsidR="00212E8A">
        <w:rPr>
          <w:szCs w:val="22"/>
        </w:rPr>
        <w:t>.</w:t>
      </w:r>
    </w:p>
    <w:p w14:paraId="56EEA849" w14:textId="7400BEE8" w:rsidR="0059767E" w:rsidRPr="00717D15" w:rsidRDefault="0059767E" w:rsidP="00C90909">
      <w:pPr>
        <w:ind w:left="0"/>
        <w:rPr>
          <w:color w:val="FF0000"/>
          <w:szCs w:val="22"/>
        </w:rPr>
      </w:pPr>
    </w:p>
    <w:p w14:paraId="481A68ED" w14:textId="66BCD82E" w:rsidR="00301809" w:rsidRDefault="008232E8" w:rsidP="006534A7">
      <w:pPr>
        <w:pStyle w:val="Overskrift2"/>
        <w:tabs>
          <w:tab w:val="center" w:pos="6892"/>
        </w:tabs>
      </w:pPr>
      <w:bookmarkStart w:id="4" w:name="_Toc239678746"/>
      <w:r>
        <w:t>P</w:t>
      </w:r>
      <w:r w:rsidR="00BE6129">
        <w:t>6</w:t>
      </w:r>
      <w:r>
        <w:t>-</w:t>
      </w:r>
      <w:r w:rsidR="004E0EAE">
        <w:t>2-</w:t>
      </w:r>
      <w:r w:rsidR="007E2E6B">
        <w:t>Grasbakke</w:t>
      </w:r>
      <w:r w:rsidR="007972F9">
        <w:t xml:space="preserve"> og grasplen</w:t>
      </w:r>
      <w:bookmarkEnd w:id="4"/>
      <w:r w:rsidR="006534A7">
        <w:tab/>
      </w:r>
    </w:p>
    <w:p w14:paraId="09D9CBDC" w14:textId="77777777" w:rsidR="00883E58" w:rsidRDefault="00883E58" w:rsidP="00883E58">
      <w:pPr>
        <w:ind w:left="0"/>
        <w:rPr>
          <w:b/>
          <w:bCs/>
        </w:rPr>
      </w:pPr>
    </w:p>
    <w:p w14:paraId="226B3165" w14:textId="3D47E2EF" w:rsidR="00883E58" w:rsidRDefault="00883E58" w:rsidP="00883E58">
      <w:pPr>
        <w:ind w:left="0"/>
        <w:rPr>
          <w:b/>
          <w:bCs/>
        </w:rPr>
      </w:pPr>
      <w:r w:rsidRPr="00BC19B6">
        <w:rPr>
          <w:b/>
          <w:bCs/>
        </w:rPr>
        <w:t xml:space="preserve">Oversikt over artsrike </w:t>
      </w:r>
      <w:r>
        <w:rPr>
          <w:b/>
          <w:bCs/>
        </w:rPr>
        <w:t>grasbakke</w:t>
      </w:r>
    </w:p>
    <w:p w14:paraId="0552AB6A" w14:textId="77777777" w:rsidR="00883E58" w:rsidRPr="00BC19B6" w:rsidRDefault="00883E58" w:rsidP="00883E58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883E58" w:rsidRPr="00FF2D23" w14:paraId="6B7F79BE" w14:textId="77777777" w:rsidTr="003C1A60">
        <w:tc>
          <w:tcPr>
            <w:tcW w:w="2694" w:type="dxa"/>
            <w:shd w:val="clear" w:color="auto" w:fill="F2F2F2" w:themeFill="background1" w:themeFillShade="F2"/>
          </w:tcPr>
          <w:p w14:paraId="4F86AC11" w14:textId="77777777" w:rsidR="00883E58" w:rsidRPr="004257DE" w:rsidRDefault="00883E58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4257DE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7C83E89B" w14:textId="4F0906D1" w:rsidR="00883E58" w:rsidRPr="004257DE" w:rsidRDefault="00883E58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4257DE">
              <w:rPr>
                <w:rFonts w:asciiTheme="minorHAnsi" w:hAnsiTheme="minorHAnsi"/>
                <w:sz w:val="18"/>
              </w:rPr>
              <w:t xml:space="preserve">Referanse </w:t>
            </w:r>
            <w:r w:rsidR="00315AE6">
              <w:rPr>
                <w:rFonts w:asciiTheme="minorHAnsi" w:hAnsiTheme="minorHAnsi"/>
                <w:sz w:val="18"/>
              </w:rPr>
              <w:t>grasbakke</w:t>
            </w:r>
            <w:r w:rsidRPr="004257DE">
              <w:rPr>
                <w:rFonts w:asciiTheme="minorHAnsi" w:hAnsiTheme="minorHAnsi"/>
                <w:sz w:val="18"/>
              </w:rPr>
              <w:t xml:space="preserve"> i Vegkart</w:t>
            </w:r>
          </w:p>
        </w:tc>
      </w:tr>
      <w:tr w:rsidR="00883E58" w:rsidRPr="00FF2D23" w14:paraId="781B672B" w14:textId="77777777" w:rsidTr="003C1A60">
        <w:trPr>
          <w:trHeight w:val="497"/>
        </w:trPr>
        <w:tc>
          <w:tcPr>
            <w:tcW w:w="2694" w:type="dxa"/>
          </w:tcPr>
          <w:p w14:paraId="68E11756" w14:textId="5E20F2E1" w:rsidR="00883E58" w:rsidRPr="004257DE" w:rsidRDefault="008F4426" w:rsidP="003C1A60">
            <w:pPr>
              <w:pStyle w:val="dokumenttekst"/>
              <w:rPr>
                <w:rFonts w:asciiTheme="minorHAnsi" w:hAnsiTheme="minorHAnsi"/>
                <w:sz w:val="20"/>
              </w:rPr>
            </w:pPr>
            <w:r w:rsidRPr="008F4426">
              <w:rPr>
                <w:rFonts w:asciiTheme="minorHAnsi" w:hAnsiTheme="minorHAnsi"/>
                <w:sz w:val="20"/>
              </w:rPr>
              <w:t xml:space="preserve">3406 Solør 2027 - 2033 </w:t>
            </w:r>
          </w:p>
        </w:tc>
        <w:tc>
          <w:tcPr>
            <w:tcW w:w="5529" w:type="dxa"/>
          </w:tcPr>
          <w:p w14:paraId="782D2CC5" w14:textId="34D34A01" w:rsidR="00883E58" w:rsidRPr="00345F39" w:rsidRDefault="00345F39" w:rsidP="003C1A60">
            <w:pPr>
              <w:pStyle w:val="dokumenttekst"/>
              <w:rPr>
                <w:rFonts w:asciiTheme="minorHAnsi" w:hAnsiTheme="minorHAnsi"/>
                <w:sz w:val="20"/>
                <w:szCs w:val="20"/>
              </w:rPr>
            </w:pPr>
            <w:hyperlink r:id="rId20" w:anchor="/@320800,6719793,7/hva:hva%5B0%5D%5BabsoluteIntervals%5D=false&amp;hva%5B0%5D%5Badvanced_filter%5D%5Bversion%5D=1&amp;hva%5B0%5D%5Badvanced_filter%5D%5Broot%5D%5Bkind%5D=group&amp;hva%5B0%5D%5Badvanced_filter%5D%5Broot%5D%5Bnegated%5D=false&amp;hva%5B0%5D%5Badvanced_filter%5D%5Broot%5D%5Boperator%5D=AND&amp;hva%5B0%5D%5Badvanced_filter%5D%5Broot%5D%5Bchildren%5D%5B0%5D%5Bkind%5D=egenskap&amp;hva%5B0%5D%5Badvanced_filter%5D%5Broot%5D%5Bchildren%5D%5B0%5D%5Btype_id%5D=4129&amp;hva%5B0%5D%5Badvanced_filter%5D%5Broot%5D%5Bchildren%5D%5B0%5D%5Boperator%5D=%3D&amp;hva%5B0%5D%5Badvanced_filter%5D%5Broot%5D%5Bchildren%5D%5B0%5D%5Bverdi%5D=5092&amp;hva%5B0%5D%5Bid%5D=15/hvor:kontraktsomrade%5B0%5D=3406%20Sol%C3%B8r%202027%20-%202033" w:history="1">
              <w:r w:rsidRPr="00345F39">
                <w:rPr>
                  <w:rStyle w:val="Hyperkobling"/>
                  <w:rFonts w:asciiTheme="minorHAnsi" w:eastAsiaTheme="minorHAnsi" w:hAnsiTheme="minorHAnsi" w:cstheme="minorBidi"/>
                  <w:sz w:val="20"/>
                  <w:szCs w:val="18"/>
                  <w:lang w:eastAsia="en-US"/>
                </w:rPr>
                <w:t>Vegkart</w:t>
              </w:r>
            </w:hyperlink>
            <w:r w:rsidRPr="00345F39">
              <w:rPr>
                <w:rFonts w:asciiTheme="minorHAnsi" w:eastAsiaTheme="minorHAnsi" w:hAnsiTheme="minorHAnsi" w:cstheme="minorBidi"/>
                <w:sz w:val="20"/>
                <w:szCs w:val="18"/>
                <w:lang w:eastAsia="en-US"/>
              </w:rPr>
              <w:t xml:space="preserve"> </w:t>
            </w:r>
          </w:p>
        </w:tc>
      </w:tr>
    </w:tbl>
    <w:p w14:paraId="4E51C226" w14:textId="77777777" w:rsidR="00883E58" w:rsidRDefault="00883E58" w:rsidP="00883E58">
      <w:pPr>
        <w:ind w:left="0"/>
        <w:rPr>
          <w:b/>
          <w:bCs/>
        </w:rPr>
      </w:pPr>
    </w:p>
    <w:p w14:paraId="31920A71" w14:textId="41ED7E27" w:rsidR="00883E58" w:rsidRDefault="00883E58" w:rsidP="00883E58">
      <w:pPr>
        <w:ind w:left="0"/>
        <w:rPr>
          <w:b/>
          <w:bCs/>
        </w:rPr>
      </w:pPr>
      <w:r>
        <w:rPr>
          <w:b/>
          <w:bCs/>
        </w:rPr>
        <w:t>Oversikt over grasplen</w:t>
      </w:r>
    </w:p>
    <w:p w14:paraId="4AA75456" w14:textId="77777777" w:rsidR="00883E58" w:rsidRPr="00BC19B6" w:rsidRDefault="00883E58" w:rsidP="00883E58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883E58" w:rsidRPr="00FF2D23" w14:paraId="00262506" w14:textId="77777777" w:rsidTr="003C1A60">
        <w:tc>
          <w:tcPr>
            <w:tcW w:w="2694" w:type="dxa"/>
            <w:shd w:val="clear" w:color="auto" w:fill="F2F2F2" w:themeFill="background1" w:themeFillShade="F2"/>
          </w:tcPr>
          <w:p w14:paraId="105B456E" w14:textId="77777777" w:rsidR="00883E58" w:rsidRPr="00315AE6" w:rsidRDefault="00883E58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315AE6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18834CCD" w14:textId="63744B76" w:rsidR="00883E58" w:rsidRPr="000149D7" w:rsidRDefault="00883E58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0149D7">
              <w:rPr>
                <w:rFonts w:asciiTheme="minorHAnsi" w:hAnsiTheme="minorHAnsi"/>
                <w:sz w:val="18"/>
              </w:rPr>
              <w:t xml:space="preserve">Referanse </w:t>
            </w:r>
            <w:r w:rsidR="00315AE6">
              <w:rPr>
                <w:rFonts w:asciiTheme="minorHAnsi" w:hAnsiTheme="minorHAnsi"/>
                <w:sz w:val="18"/>
              </w:rPr>
              <w:t>grasplen</w:t>
            </w:r>
            <w:r w:rsidRPr="000149D7">
              <w:rPr>
                <w:rFonts w:asciiTheme="minorHAnsi" w:hAnsiTheme="minorHAnsi"/>
                <w:sz w:val="18"/>
              </w:rPr>
              <w:t xml:space="preserve"> i Vegkart</w:t>
            </w:r>
          </w:p>
        </w:tc>
      </w:tr>
      <w:tr w:rsidR="00883E58" w:rsidRPr="00FF2D23" w14:paraId="785E97BF" w14:textId="77777777" w:rsidTr="003C1A60">
        <w:trPr>
          <w:trHeight w:val="497"/>
        </w:trPr>
        <w:tc>
          <w:tcPr>
            <w:tcW w:w="2694" w:type="dxa"/>
          </w:tcPr>
          <w:p w14:paraId="5794AF3F" w14:textId="5BD63B01" w:rsidR="00883E58" w:rsidRPr="003C1A60" w:rsidRDefault="008F4426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  <w:r w:rsidRPr="008F4426">
              <w:rPr>
                <w:rFonts w:asciiTheme="minorHAnsi" w:hAnsiTheme="minorHAnsi"/>
                <w:sz w:val="20"/>
              </w:rPr>
              <w:t xml:space="preserve">3406 Solør 2027 - 2033 </w:t>
            </w:r>
          </w:p>
        </w:tc>
        <w:tc>
          <w:tcPr>
            <w:tcW w:w="5529" w:type="dxa"/>
          </w:tcPr>
          <w:p w14:paraId="5A61E36C" w14:textId="7B7FB018" w:rsidR="00883E58" w:rsidRPr="003C1A60" w:rsidRDefault="00245AAC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  <w:hyperlink r:id="rId21" w:anchor="/@336194,6727128,9/hva:hva%5B0%5D%5BabsoluteIntervals%5D=false&amp;hva%5B0%5D%5Badvanced_filter%5D%5Bversion%5D=1&amp;hva%5B0%5D%5Badvanced_filter%5D%5Broot%5D%5Bkind%5D=group&amp;hva%5B0%5D%5Badvanced_filter%5D%5Broot%5D%5Bnegated%5D=false&amp;hva%5B0%5D%5Badvanced_filter%5D%5Broot%5D%5Boperator%5D=AND&amp;hva%5B0%5D%5Badvanced_filter%5D%5Broot%5D%5Bchildren%5D%5B0%5D%5Bkind%5D=egenskap&amp;hva%5B0%5D%5Badvanced_filter%5D%5Broot%5D%5Bchildren%5D%5B0%5D%5Btype_id%5D=4129&amp;hva%5B0%5D%5Badvanced_filter%5D%5Broot%5D%5Bchildren%5D%5B0%5D%5Boperator%5D=%3D&amp;hva%5B0%5D%5Badvanced_filter%5D%5Broot%5D%5Bchildren%5D%5B0%5D%5Bverdi%5D=5090&amp;hva%5B0%5D%5Bid%5D=15/hvor:kontraktsomrade%5B0%5D=3406%20Sol%C3%B8r%202027%20-%202033" w:history="1">
              <w:r w:rsidRPr="00245AAC">
                <w:rPr>
                  <w:rStyle w:val="Hyperkobling"/>
                  <w:rFonts w:asciiTheme="minorHAnsi" w:eastAsiaTheme="minorHAnsi" w:hAnsiTheme="minorHAnsi" w:cstheme="minorBidi"/>
                  <w:sz w:val="20"/>
                  <w:szCs w:val="18"/>
                  <w:lang w:eastAsia="en-US"/>
                </w:rPr>
                <w:t>Vegkart</w:t>
              </w:r>
            </w:hyperlink>
            <w:r w:rsidRPr="00245AAC">
              <w:rPr>
                <w:rFonts w:asciiTheme="minorHAnsi" w:eastAsiaTheme="minorHAnsi" w:hAnsiTheme="minorHAnsi" w:cstheme="minorBidi"/>
                <w:sz w:val="20"/>
                <w:szCs w:val="18"/>
                <w:lang w:eastAsia="en-US"/>
              </w:rPr>
              <w:t xml:space="preserve"> </w:t>
            </w:r>
          </w:p>
        </w:tc>
      </w:tr>
    </w:tbl>
    <w:p w14:paraId="02BFDE3D" w14:textId="77777777" w:rsidR="00B82DF5" w:rsidRDefault="00B82DF5" w:rsidP="00865234">
      <w:pPr>
        <w:ind w:left="0"/>
      </w:pPr>
    </w:p>
    <w:p w14:paraId="3D2A0767" w14:textId="14D2AEF0" w:rsidR="009624DD" w:rsidRDefault="009624DD" w:rsidP="00865234">
      <w:pPr>
        <w:ind w:left="0"/>
      </w:pPr>
      <w:r>
        <w:t xml:space="preserve">Skjøtsel </w:t>
      </w:r>
      <w:r w:rsidR="001206EE">
        <w:t>er tenkt</w:t>
      </w:r>
      <w:r>
        <w:t xml:space="preserve"> utfør</w:t>
      </w:r>
      <w:r w:rsidR="001206EE">
        <w:t>t</w:t>
      </w:r>
      <w:r>
        <w:t xml:space="preserve"> av grunnbemanning </w:t>
      </w:r>
      <w:r w:rsidR="00F80A1F">
        <w:t>og/eller supplerende ressurs.</w:t>
      </w:r>
    </w:p>
    <w:p w14:paraId="79267D2B" w14:textId="3C355860" w:rsidR="009624DD" w:rsidRDefault="00104FD6" w:rsidP="00AA4F47">
      <w:pPr>
        <w:ind w:left="0"/>
      </w:pPr>
      <w:r>
        <w:t xml:space="preserve">Plan for </w:t>
      </w:r>
      <w:r w:rsidR="00132955">
        <w:t>skjøtsel skal utarbeides i samråd med byggherren</w:t>
      </w:r>
      <w:r w:rsidR="00A11B3D">
        <w:t>.</w:t>
      </w:r>
      <w:r w:rsidR="00D0484C">
        <w:t xml:space="preserve"> </w:t>
      </w:r>
    </w:p>
    <w:p w14:paraId="75849306" w14:textId="77777777" w:rsidR="000D3253" w:rsidRDefault="000D3253" w:rsidP="00AA4F47">
      <w:pPr>
        <w:ind w:left="0"/>
      </w:pPr>
    </w:p>
    <w:p w14:paraId="36349B73" w14:textId="77777777" w:rsidR="005165B2" w:rsidRPr="005165B2" w:rsidRDefault="005165B2" w:rsidP="005165B2">
      <w:pPr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1B3C6C30" w14:textId="77777777" w:rsidR="005165B2" w:rsidRPr="00482391" w:rsidRDefault="005165B2" w:rsidP="005165B2">
      <w:pPr>
        <w:pStyle w:val="Listeavsnitt"/>
        <w:numPr>
          <w:ilvl w:val="0"/>
          <w:numId w:val="37"/>
        </w:numPr>
      </w:pPr>
      <w:r w:rsidRPr="00482391">
        <w:t>Planlagt aktivitet med tidspunkt og sted for utførelse</w:t>
      </w:r>
    </w:p>
    <w:p w14:paraId="780F2601" w14:textId="77777777" w:rsidR="005165B2" w:rsidRPr="00482391" w:rsidRDefault="005165B2" w:rsidP="005165B2">
      <w:pPr>
        <w:pStyle w:val="Listeavsnitt"/>
        <w:numPr>
          <w:ilvl w:val="0"/>
          <w:numId w:val="37"/>
        </w:numPr>
      </w:pPr>
      <w:r w:rsidRPr="00482391">
        <w:t>Omfang og mengde som skal utføres</w:t>
      </w:r>
    </w:p>
    <w:p w14:paraId="7831F9E2" w14:textId="66425F2D" w:rsidR="005165B2" w:rsidRDefault="005165B2" w:rsidP="005165B2">
      <w:pPr>
        <w:pStyle w:val="Listeavsnitt"/>
        <w:numPr>
          <w:ilvl w:val="0"/>
          <w:numId w:val="37"/>
        </w:numPr>
      </w:pPr>
      <w:r w:rsidRPr="00482391">
        <w:t>Ressurser, mannskap, maskiner</w:t>
      </w:r>
      <w:r w:rsidR="002D0EE2">
        <w:t xml:space="preserve"> </w:t>
      </w:r>
      <w:r w:rsidRPr="00482391">
        <w:t>og utstyr som skal brukes til de ulike aktiviteter</w:t>
      </w:r>
    </w:p>
    <w:p w14:paraId="7009D2B0" w14:textId="77777777" w:rsidR="008C61AC" w:rsidRDefault="008C61AC" w:rsidP="008C61AC"/>
    <w:p w14:paraId="7F3BE6D2" w14:textId="77777777" w:rsidR="008C61AC" w:rsidRDefault="008C61AC" w:rsidP="008C61AC"/>
    <w:p w14:paraId="34E40249" w14:textId="77777777" w:rsidR="008C61AC" w:rsidRPr="00482391" w:rsidRDefault="008C61AC" w:rsidP="008C61AC"/>
    <w:p w14:paraId="6C5BA398" w14:textId="7E6A1990" w:rsidR="00865234" w:rsidRPr="00756CD2" w:rsidRDefault="004B2D0B" w:rsidP="004C754D">
      <w:pPr>
        <w:pStyle w:val="Overskrift2"/>
        <w:tabs>
          <w:tab w:val="right" w:pos="13784"/>
        </w:tabs>
        <w:rPr>
          <w:highlight w:val="lightGray"/>
          <w:lang w:val="nn-NO"/>
        </w:rPr>
      </w:pPr>
      <w:bookmarkStart w:id="5" w:name="_Toc239678747"/>
      <w:r>
        <w:lastRenderedPageBreak/>
        <w:t>P6-</w:t>
      </w:r>
      <w:r w:rsidR="0027087B">
        <w:t>3</w:t>
      </w:r>
      <w:r>
        <w:t>-T</w:t>
      </w:r>
      <w:r w:rsidR="00865234">
        <w:t>rær</w:t>
      </w:r>
      <w:bookmarkEnd w:id="5"/>
      <w:r w:rsidR="004C754D">
        <w:tab/>
      </w:r>
    </w:p>
    <w:p w14:paraId="6B9DBE9C" w14:textId="77777777" w:rsidR="00315AE6" w:rsidRDefault="00315AE6" w:rsidP="00315AE6">
      <w:pPr>
        <w:ind w:left="0"/>
        <w:rPr>
          <w:b/>
          <w:bCs/>
        </w:rPr>
      </w:pPr>
    </w:p>
    <w:p w14:paraId="5C736A4B" w14:textId="528FA445" w:rsidR="00315AE6" w:rsidRDefault="00315AE6" w:rsidP="00315AE6">
      <w:pPr>
        <w:ind w:left="0"/>
        <w:rPr>
          <w:b/>
          <w:bCs/>
        </w:rPr>
      </w:pPr>
      <w:r>
        <w:rPr>
          <w:b/>
          <w:bCs/>
        </w:rPr>
        <w:t>Oversikt over trær</w:t>
      </w:r>
    </w:p>
    <w:p w14:paraId="52C1AB97" w14:textId="77777777" w:rsidR="00315AE6" w:rsidRPr="00BC19B6" w:rsidRDefault="00315AE6" w:rsidP="00315AE6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315AE6" w:rsidRPr="00FF2D23" w14:paraId="1751CB1E" w14:textId="77777777" w:rsidTr="003C1A60">
        <w:tc>
          <w:tcPr>
            <w:tcW w:w="2694" w:type="dxa"/>
            <w:shd w:val="clear" w:color="auto" w:fill="F2F2F2" w:themeFill="background1" w:themeFillShade="F2"/>
          </w:tcPr>
          <w:p w14:paraId="6AE0B2B8" w14:textId="77777777" w:rsidR="00315AE6" w:rsidRPr="00315AE6" w:rsidRDefault="00315AE6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315AE6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49352824" w14:textId="1601251F" w:rsidR="00315AE6" w:rsidRPr="000149D7" w:rsidRDefault="00315AE6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0149D7">
              <w:rPr>
                <w:rFonts w:asciiTheme="minorHAnsi" w:hAnsiTheme="minorHAnsi"/>
                <w:sz w:val="18"/>
              </w:rPr>
              <w:t xml:space="preserve">Referanse </w:t>
            </w:r>
            <w:r>
              <w:rPr>
                <w:rFonts w:asciiTheme="minorHAnsi" w:hAnsiTheme="minorHAnsi"/>
                <w:sz w:val="18"/>
              </w:rPr>
              <w:t>trær</w:t>
            </w:r>
            <w:r w:rsidRPr="000149D7">
              <w:rPr>
                <w:rFonts w:asciiTheme="minorHAnsi" w:hAnsiTheme="minorHAnsi"/>
                <w:sz w:val="18"/>
              </w:rPr>
              <w:t xml:space="preserve"> i Vegkart</w:t>
            </w:r>
          </w:p>
        </w:tc>
      </w:tr>
      <w:tr w:rsidR="00315AE6" w:rsidRPr="00FF2D23" w14:paraId="373E5353" w14:textId="77777777" w:rsidTr="003C1A60">
        <w:trPr>
          <w:trHeight w:val="497"/>
        </w:trPr>
        <w:tc>
          <w:tcPr>
            <w:tcW w:w="2694" w:type="dxa"/>
          </w:tcPr>
          <w:p w14:paraId="24A16444" w14:textId="54D5E631" w:rsidR="00315AE6" w:rsidRPr="003C1A60" w:rsidRDefault="008F4426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  <w:r w:rsidRPr="008F4426">
              <w:rPr>
                <w:rFonts w:asciiTheme="minorHAnsi" w:hAnsiTheme="minorHAnsi"/>
                <w:sz w:val="20"/>
              </w:rPr>
              <w:t xml:space="preserve">3406 Solør 2027 - 2033 </w:t>
            </w:r>
          </w:p>
        </w:tc>
        <w:tc>
          <w:tcPr>
            <w:tcW w:w="5529" w:type="dxa"/>
          </w:tcPr>
          <w:p w14:paraId="5F2F5E37" w14:textId="350E1704" w:rsidR="00315AE6" w:rsidRPr="00947D1A" w:rsidRDefault="00947D1A" w:rsidP="00947D1A">
            <w:pPr>
              <w:ind w:left="0"/>
              <w:rPr>
                <w:sz w:val="20"/>
              </w:rPr>
            </w:pPr>
            <w:hyperlink r:id="rId22" w:anchor="/@321415,6721759,8/hva:hva%5B0%5D%5BabsoluteIntervals%5D=false&amp;hva%5B0%5D%5Bid%5D=199/hvor:kontraktsomrade%5B0%5D=3406%20Sol%C3%B8r%202027%20-%202033" w:history="1">
              <w:r w:rsidRPr="00947D1A">
                <w:rPr>
                  <w:rStyle w:val="Hyperkobling"/>
                  <w:sz w:val="20"/>
                </w:rPr>
                <w:t>Vegkart</w:t>
              </w:r>
            </w:hyperlink>
          </w:p>
        </w:tc>
      </w:tr>
    </w:tbl>
    <w:p w14:paraId="25F2BD79" w14:textId="6324A45E" w:rsidR="00865234" w:rsidRDefault="00865234" w:rsidP="00B7120B">
      <w:pPr>
        <w:ind w:left="0"/>
      </w:pPr>
    </w:p>
    <w:p w14:paraId="6F839140" w14:textId="41E03883" w:rsidR="00FF2B86" w:rsidRDefault="002324C1" w:rsidP="00B7120B">
      <w:pPr>
        <w:ind w:left="0"/>
      </w:pPr>
      <w:r>
        <w:t>Plan for skjøtsel skal utarbeides i samråd med byggherren.</w:t>
      </w:r>
    </w:p>
    <w:p w14:paraId="01D24BF4" w14:textId="77777777" w:rsidR="00992EDE" w:rsidRPr="005165B2" w:rsidRDefault="00992EDE" w:rsidP="00992EDE">
      <w:pPr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7BB86F8F" w14:textId="77777777" w:rsidR="00992EDE" w:rsidRPr="00482391" w:rsidRDefault="00992EDE" w:rsidP="00992EDE">
      <w:pPr>
        <w:pStyle w:val="Listeavsnitt"/>
        <w:numPr>
          <w:ilvl w:val="0"/>
          <w:numId w:val="37"/>
        </w:numPr>
      </w:pPr>
      <w:r w:rsidRPr="00482391">
        <w:t>Planlagt aktivitet med tidspunkt og sted for utførelse</w:t>
      </w:r>
    </w:p>
    <w:p w14:paraId="6D9CA953" w14:textId="77777777" w:rsidR="00992EDE" w:rsidRPr="00482391" w:rsidRDefault="00992EDE" w:rsidP="00992EDE">
      <w:pPr>
        <w:pStyle w:val="Listeavsnitt"/>
        <w:numPr>
          <w:ilvl w:val="0"/>
          <w:numId w:val="37"/>
        </w:numPr>
      </w:pPr>
      <w:r w:rsidRPr="00482391">
        <w:t>Omfang og mengde som skal utføres</w:t>
      </w:r>
    </w:p>
    <w:p w14:paraId="2E18C6F8" w14:textId="1C1E7BA3" w:rsidR="00992EDE" w:rsidRPr="00482391" w:rsidRDefault="00992EDE" w:rsidP="00992EDE">
      <w:pPr>
        <w:pStyle w:val="Listeavsnitt"/>
        <w:numPr>
          <w:ilvl w:val="0"/>
          <w:numId w:val="37"/>
        </w:numPr>
      </w:pPr>
      <w:r w:rsidRPr="00482391">
        <w:t>Ressurser, mannskap, maskiner</w:t>
      </w:r>
      <w:r w:rsidR="002D0EE2">
        <w:t xml:space="preserve"> </w:t>
      </w:r>
      <w:r w:rsidRPr="00482391">
        <w:t>og utstyr som skal brukes til de ulike aktiviteter</w:t>
      </w:r>
    </w:p>
    <w:p w14:paraId="7CCDF67F" w14:textId="70775888" w:rsidR="008A425C" w:rsidRPr="00075601" w:rsidRDefault="001C6CBB" w:rsidP="008A425C">
      <w:pPr>
        <w:pStyle w:val="Overskrift2"/>
        <w:rPr>
          <w:highlight w:val="lightGray"/>
        </w:rPr>
      </w:pPr>
      <w:bookmarkStart w:id="6" w:name="_Toc239678748"/>
      <w:r>
        <w:t>P6-</w:t>
      </w:r>
      <w:r w:rsidR="0027087B">
        <w:t>4</w:t>
      </w:r>
      <w:r>
        <w:t>-</w:t>
      </w:r>
      <w:r w:rsidR="00995AF3" w:rsidRPr="00964087">
        <w:t>V</w:t>
      </w:r>
      <w:r w:rsidR="00171F22">
        <w:t>ernede og v</w:t>
      </w:r>
      <w:r w:rsidR="00995AF3" w:rsidRPr="00964087">
        <w:t xml:space="preserve">erdifulle </w:t>
      </w:r>
      <w:r w:rsidR="00525C4A" w:rsidRPr="00964087">
        <w:t>trær</w:t>
      </w:r>
      <w:bookmarkEnd w:id="6"/>
    </w:p>
    <w:p w14:paraId="444B7B56" w14:textId="77777777" w:rsidR="009D7988" w:rsidRDefault="009D7988" w:rsidP="00CE6B50">
      <w:pPr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A8619D" w:rsidRPr="00FF2D23" w14:paraId="6E811470" w14:textId="77777777" w:rsidTr="004A39AE">
        <w:tc>
          <w:tcPr>
            <w:tcW w:w="2694" w:type="dxa"/>
            <w:shd w:val="clear" w:color="auto" w:fill="F2F2F2" w:themeFill="background1" w:themeFillShade="F2"/>
          </w:tcPr>
          <w:p w14:paraId="4F874ECB" w14:textId="77777777" w:rsidR="00A8619D" w:rsidRPr="00315AE6" w:rsidRDefault="00A8619D" w:rsidP="004A39AE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315AE6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14E69F7C" w14:textId="77777777" w:rsidR="00A8619D" w:rsidRPr="000149D7" w:rsidRDefault="00A8619D" w:rsidP="004A39AE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0149D7">
              <w:rPr>
                <w:rFonts w:asciiTheme="minorHAnsi" w:hAnsiTheme="minorHAnsi"/>
                <w:sz w:val="18"/>
              </w:rPr>
              <w:t xml:space="preserve">Referanse </w:t>
            </w:r>
            <w:r>
              <w:rPr>
                <w:rFonts w:asciiTheme="minorHAnsi" w:hAnsiTheme="minorHAnsi"/>
                <w:sz w:val="18"/>
              </w:rPr>
              <w:t>trær</w:t>
            </w:r>
            <w:r w:rsidRPr="000149D7">
              <w:rPr>
                <w:rFonts w:asciiTheme="minorHAnsi" w:hAnsiTheme="minorHAnsi"/>
                <w:sz w:val="18"/>
              </w:rPr>
              <w:t xml:space="preserve"> i Vegkart</w:t>
            </w:r>
          </w:p>
        </w:tc>
      </w:tr>
      <w:tr w:rsidR="00A8619D" w:rsidRPr="00FF2D23" w14:paraId="75337220" w14:textId="77777777" w:rsidTr="004A39AE">
        <w:trPr>
          <w:trHeight w:val="497"/>
        </w:trPr>
        <w:tc>
          <w:tcPr>
            <w:tcW w:w="2694" w:type="dxa"/>
          </w:tcPr>
          <w:p w14:paraId="585DC026" w14:textId="329AFFCE" w:rsidR="00A8619D" w:rsidRPr="003C1A60" w:rsidRDefault="008F4426" w:rsidP="004A39AE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  <w:r w:rsidRPr="008F4426">
              <w:rPr>
                <w:rFonts w:asciiTheme="minorHAnsi" w:hAnsiTheme="minorHAnsi"/>
                <w:sz w:val="20"/>
              </w:rPr>
              <w:t xml:space="preserve">3406 Solør 2027 - 2033 </w:t>
            </w:r>
          </w:p>
        </w:tc>
        <w:tc>
          <w:tcPr>
            <w:tcW w:w="5529" w:type="dxa"/>
          </w:tcPr>
          <w:p w14:paraId="0A1C27E7" w14:textId="02C30FCE" w:rsidR="00A8619D" w:rsidRPr="00AE79C5" w:rsidRDefault="00AE79C5" w:rsidP="00AE79C5">
            <w:pPr>
              <w:ind w:left="0"/>
              <w:rPr>
                <w:sz w:val="20"/>
              </w:rPr>
            </w:pPr>
            <w:hyperlink r:id="rId23" w:anchor="/@341170,6713964,8/hva:hva%5B0%5D%5BabsoluteIntervals%5D=false&amp;hva%5B0%5D%5Badvanced_filter%5D%5Bversion%5D=1&amp;hva%5B0%5D%5Badvanced_filter%5D%5Broot%5D%5Bkind%5D=group&amp;hva%5B0%5D%5Badvanced_filter%5D%5Broot%5D%5Bnegated%5D=false&amp;hva%5B0%5D%5Badvanced_filter%5D%5Broot%5D%5Boperator%5D=AND&amp;hva%5B0%5D%5Badvanced_filter%5D%5Broot%5D%5Bchildren%5D%5B0%5D%5Bkind%5D=egenskap&amp;hva%5B0%5D%5Badvanced_filter%5D%5Broot%5D%5Bchildren%5D%5B0%5D%5Btype_id%5D=10671&amp;hva%5B0%5D%5Badvanced_filter%5D%5Broot%5D%5Bchildren%5D%5B0%5D%5Boperator%5D=%3D&amp;hva%5B0%5D%5Badvanced_filter%5D%5Broot%5D%5Bchildren%5D%5B0%5D%5Bverdi%5D=17229&amp;hva%5B0%5D%5Bid%5D=199/hvor:kontraktsomrade%5B0%5D=3406%20Sol%C3%B8r%202027%20-%202033" w:history="1">
              <w:r w:rsidRPr="00AE79C5">
                <w:rPr>
                  <w:rStyle w:val="Hyperkobling"/>
                  <w:sz w:val="20"/>
                </w:rPr>
                <w:t>Vegkart</w:t>
              </w:r>
            </w:hyperlink>
          </w:p>
        </w:tc>
      </w:tr>
    </w:tbl>
    <w:p w14:paraId="1DDAB990" w14:textId="433196F5" w:rsidR="00BF6AEF" w:rsidRDefault="00525C4A" w:rsidP="00525C4A">
      <w:pPr>
        <w:pStyle w:val="Overskrift2"/>
      </w:pPr>
      <w:bookmarkStart w:id="7" w:name="_Toc239678749"/>
      <w:r>
        <w:t>P6-</w:t>
      </w:r>
      <w:r w:rsidR="0027087B">
        <w:t>5</w:t>
      </w:r>
      <w:r>
        <w:t>-</w:t>
      </w:r>
      <w:r w:rsidR="00BF6AEF">
        <w:t>Busker</w:t>
      </w:r>
      <w:bookmarkEnd w:id="7"/>
    </w:p>
    <w:p w14:paraId="539DBB07" w14:textId="77777777" w:rsidR="00FE65DE" w:rsidRDefault="00FE65DE" w:rsidP="00315AE6">
      <w:pPr>
        <w:ind w:left="0"/>
      </w:pPr>
    </w:p>
    <w:p w14:paraId="1DA654D2" w14:textId="3C70EF6B" w:rsidR="00315AE6" w:rsidRDefault="00315AE6" w:rsidP="00315AE6">
      <w:pPr>
        <w:ind w:left="0"/>
        <w:rPr>
          <w:b/>
          <w:bCs/>
        </w:rPr>
      </w:pPr>
      <w:r>
        <w:rPr>
          <w:b/>
          <w:bCs/>
        </w:rPr>
        <w:t>Oversikt over busker</w:t>
      </w:r>
    </w:p>
    <w:p w14:paraId="1110B05E" w14:textId="77777777" w:rsidR="00315AE6" w:rsidRPr="00BC19B6" w:rsidRDefault="00315AE6" w:rsidP="00315AE6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315AE6" w:rsidRPr="00FF2D23" w14:paraId="5DC04C0D" w14:textId="77777777" w:rsidTr="003C1A60">
        <w:tc>
          <w:tcPr>
            <w:tcW w:w="2694" w:type="dxa"/>
            <w:shd w:val="clear" w:color="auto" w:fill="F2F2F2" w:themeFill="background1" w:themeFillShade="F2"/>
          </w:tcPr>
          <w:p w14:paraId="484AC2D7" w14:textId="77777777" w:rsidR="00315AE6" w:rsidRPr="00315AE6" w:rsidRDefault="00315AE6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315AE6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772190E3" w14:textId="7D65F528" w:rsidR="00315AE6" w:rsidRPr="000149D7" w:rsidRDefault="00315AE6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0149D7">
              <w:rPr>
                <w:rFonts w:asciiTheme="minorHAnsi" w:hAnsiTheme="minorHAnsi"/>
                <w:sz w:val="18"/>
              </w:rPr>
              <w:t xml:space="preserve">Referanse </w:t>
            </w:r>
            <w:r>
              <w:rPr>
                <w:rFonts w:asciiTheme="minorHAnsi" w:hAnsiTheme="minorHAnsi"/>
                <w:sz w:val="18"/>
              </w:rPr>
              <w:t>busker</w:t>
            </w:r>
            <w:r w:rsidRPr="000149D7">
              <w:rPr>
                <w:rFonts w:asciiTheme="minorHAnsi" w:hAnsiTheme="minorHAnsi"/>
                <w:sz w:val="18"/>
              </w:rPr>
              <w:t xml:space="preserve"> i Vegkart</w:t>
            </w:r>
          </w:p>
        </w:tc>
      </w:tr>
      <w:tr w:rsidR="00315AE6" w:rsidRPr="00FF2D23" w14:paraId="57E1DD12" w14:textId="77777777" w:rsidTr="003C1A60">
        <w:trPr>
          <w:trHeight w:val="497"/>
        </w:trPr>
        <w:tc>
          <w:tcPr>
            <w:tcW w:w="2694" w:type="dxa"/>
          </w:tcPr>
          <w:p w14:paraId="694CB4B5" w14:textId="1F9BAF33" w:rsidR="00315AE6" w:rsidRPr="003C1A60" w:rsidRDefault="008F4426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  <w:r w:rsidRPr="008F4426">
              <w:rPr>
                <w:rFonts w:asciiTheme="minorHAnsi" w:hAnsiTheme="minorHAnsi"/>
                <w:sz w:val="20"/>
              </w:rPr>
              <w:t xml:space="preserve">3406 Solør 2027 - 2033 </w:t>
            </w:r>
          </w:p>
        </w:tc>
        <w:tc>
          <w:tcPr>
            <w:tcW w:w="5529" w:type="dxa"/>
          </w:tcPr>
          <w:p w14:paraId="05097BDF" w14:textId="40964D43" w:rsidR="00315AE6" w:rsidRPr="00140899" w:rsidRDefault="00140899" w:rsidP="00140899">
            <w:pPr>
              <w:ind w:left="0"/>
              <w:rPr>
                <w:sz w:val="20"/>
              </w:rPr>
            </w:pPr>
            <w:hyperlink r:id="rId24" w:anchor="/@338773,6726547,8/hva:hva%5B0%5D%5BabsoluteIntervals%5D=false&amp;hva%5B0%5D%5Bid%5D=511/hvor:kontraktsomrade%5B0%5D=3406%20Sol%C3%B8r%202027%20-%202033" w:history="1">
              <w:r w:rsidRPr="00140899">
                <w:rPr>
                  <w:rStyle w:val="Hyperkobling"/>
                  <w:sz w:val="20"/>
                </w:rPr>
                <w:t>Vegkart</w:t>
              </w:r>
            </w:hyperlink>
          </w:p>
        </w:tc>
      </w:tr>
    </w:tbl>
    <w:p w14:paraId="5099B3A8" w14:textId="77777777" w:rsidR="00CA22F8" w:rsidRDefault="00CA22F8" w:rsidP="009408B5">
      <w:pPr>
        <w:ind w:left="0"/>
      </w:pPr>
    </w:p>
    <w:p w14:paraId="1D634E4C" w14:textId="77777777" w:rsidR="00992EDE" w:rsidRDefault="00992EDE" w:rsidP="00992EDE">
      <w:pPr>
        <w:ind w:left="0"/>
      </w:pPr>
      <w:r>
        <w:t>Skjøtsel er tenkt utført av grunnbemanning og/eller supplerende ressurs.</w:t>
      </w:r>
    </w:p>
    <w:p w14:paraId="05BF7E66" w14:textId="77777777" w:rsidR="00992EDE" w:rsidRDefault="00992EDE" w:rsidP="00992EDE">
      <w:pPr>
        <w:ind w:left="0"/>
      </w:pPr>
      <w:r>
        <w:t xml:space="preserve">Plan for skjøtsel skal utarbeides i samråd med byggherren. </w:t>
      </w:r>
    </w:p>
    <w:p w14:paraId="1E60B8CB" w14:textId="77777777" w:rsidR="00992EDE" w:rsidRDefault="00992EDE" w:rsidP="00992EDE">
      <w:pPr>
        <w:ind w:left="0"/>
      </w:pPr>
    </w:p>
    <w:p w14:paraId="7F9DFDE3" w14:textId="77777777" w:rsidR="00992EDE" w:rsidRPr="005165B2" w:rsidRDefault="00992EDE" w:rsidP="00992EDE">
      <w:pPr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6B21EBDE" w14:textId="77777777" w:rsidR="00992EDE" w:rsidRPr="00482391" w:rsidRDefault="00992EDE" w:rsidP="00992EDE">
      <w:pPr>
        <w:pStyle w:val="Listeavsnitt"/>
        <w:numPr>
          <w:ilvl w:val="0"/>
          <w:numId w:val="37"/>
        </w:numPr>
      </w:pPr>
      <w:r w:rsidRPr="00482391">
        <w:t>Planlagt aktivitet med tidspunkt og sted for utførelse</w:t>
      </w:r>
    </w:p>
    <w:p w14:paraId="0F628DFA" w14:textId="77777777" w:rsidR="00992EDE" w:rsidRPr="00482391" w:rsidRDefault="00992EDE" w:rsidP="00992EDE">
      <w:pPr>
        <w:pStyle w:val="Listeavsnitt"/>
        <w:numPr>
          <w:ilvl w:val="0"/>
          <w:numId w:val="37"/>
        </w:numPr>
      </w:pPr>
      <w:r w:rsidRPr="00482391">
        <w:t>Omfang og mengde som skal utføres</w:t>
      </w:r>
    </w:p>
    <w:p w14:paraId="52ED59B4" w14:textId="47260580" w:rsidR="00992EDE" w:rsidRPr="00482391" w:rsidRDefault="00992EDE" w:rsidP="00992EDE">
      <w:pPr>
        <w:pStyle w:val="Listeavsnitt"/>
        <w:numPr>
          <w:ilvl w:val="0"/>
          <w:numId w:val="37"/>
        </w:numPr>
      </w:pPr>
      <w:r w:rsidRPr="00482391">
        <w:t>Ressurser, mannskap, maskiner</w:t>
      </w:r>
      <w:r w:rsidR="002D0EE2">
        <w:t xml:space="preserve"> </w:t>
      </w:r>
      <w:r w:rsidRPr="00482391">
        <w:t>og utstyr som skal brukes til de ulike aktiviteter</w:t>
      </w:r>
    </w:p>
    <w:p w14:paraId="12095CBB" w14:textId="1F8EA264" w:rsidR="00525C4A" w:rsidRPr="00756CD2" w:rsidRDefault="004B2D0B" w:rsidP="00525C4A">
      <w:pPr>
        <w:pStyle w:val="Overskrift2"/>
        <w:rPr>
          <w:highlight w:val="lightGray"/>
          <w:lang w:val="nn-NO"/>
        </w:rPr>
      </w:pPr>
      <w:bookmarkStart w:id="8" w:name="_Toc239678750"/>
      <w:r>
        <w:lastRenderedPageBreak/>
        <w:t>P6-</w:t>
      </w:r>
      <w:r w:rsidR="0027087B">
        <w:t>6</w:t>
      </w:r>
      <w:r>
        <w:t>-</w:t>
      </w:r>
      <w:r w:rsidR="00525C4A">
        <w:t>Blomsterplanting</w:t>
      </w:r>
      <w:bookmarkEnd w:id="8"/>
    </w:p>
    <w:p w14:paraId="28575C8A" w14:textId="5E8F2542" w:rsidR="00315AE6" w:rsidRDefault="00315AE6" w:rsidP="00315AE6">
      <w:pPr>
        <w:ind w:left="0"/>
        <w:rPr>
          <w:b/>
          <w:bCs/>
        </w:rPr>
      </w:pPr>
      <w:r>
        <w:rPr>
          <w:b/>
          <w:bCs/>
        </w:rPr>
        <w:t>Oversikt over blomsterplanting</w:t>
      </w:r>
    </w:p>
    <w:p w14:paraId="3A85E117" w14:textId="77777777" w:rsidR="00315AE6" w:rsidRPr="00BC19B6" w:rsidRDefault="00315AE6" w:rsidP="00315AE6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315AE6" w:rsidRPr="00FF2D23" w14:paraId="2481945E" w14:textId="77777777" w:rsidTr="003C1A60">
        <w:tc>
          <w:tcPr>
            <w:tcW w:w="2694" w:type="dxa"/>
            <w:shd w:val="clear" w:color="auto" w:fill="F2F2F2" w:themeFill="background1" w:themeFillShade="F2"/>
          </w:tcPr>
          <w:p w14:paraId="3D1909B8" w14:textId="77777777" w:rsidR="00315AE6" w:rsidRPr="00315AE6" w:rsidRDefault="00315AE6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315AE6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0496B3EF" w14:textId="34FBB268" w:rsidR="00315AE6" w:rsidRPr="000149D7" w:rsidRDefault="00315AE6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0149D7">
              <w:rPr>
                <w:rFonts w:asciiTheme="minorHAnsi" w:hAnsiTheme="minorHAnsi"/>
                <w:sz w:val="18"/>
              </w:rPr>
              <w:t xml:space="preserve">Referanse </w:t>
            </w:r>
            <w:r>
              <w:rPr>
                <w:rFonts w:asciiTheme="minorHAnsi" w:hAnsiTheme="minorHAnsi"/>
                <w:sz w:val="18"/>
              </w:rPr>
              <w:t>blomsterplanting</w:t>
            </w:r>
            <w:r w:rsidRPr="000149D7">
              <w:rPr>
                <w:rFonts w:asciiTheme="minorHAnsi" w:hAnsiTheme="minorHAnsi"/>
                <w:sz w:val="18"/>
              </w:rPr>
              <w:t xml:space="preserve"> i Vegkart</w:t>
            </w:r>
          </w:p>
        </w:tc>
      </w:tr>
      <w:tr w:rsidR="00315AE6" w:rsidRPr="00FF2D23" w14:paraId="3F4216F8" w14:textId="77777777" w:rsidTr="003C1A60">
        <w:trPr>
          <w:trHeight w:val="497"/>
        </w:trPr>
        <w:tc>
          <w:tcPr>
            <w:tcW w:w="2694" w:type="dxa"/>
          </w:tcPr>
          <w:p w14:paraId="321DD21A" w14:textId="26B2E1BB" w:rsidR="00315AE6" w:rsidRPr="003C1A60" w:rsidRDefault="008F4426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  <w:r w:rsidRPr="008F4426">
              <w:rPr>
                <w:rFonts w:asciiTheme="minorHAnsi" w:hAnsiTheme="minorHAnsi"/>
                <w:sz w:val="20"/>
              </w:rPr>
              <w:t xml:space="preserve">3406 Solør 2027 - 2033 </w:t>
            </w:r>
          </w:p>
        </w:tc>
        <w:tc>
          <w:tcPr>
            <w:tcW w:w="5529" w:type="dxa"/>
          </w:tcPr>
          <w:p w14:paraId="7748CF35" w14:textId="5797829D" w:rsidR="00315AE6" w:rsidRPr="007D5244" w:rsidRDefault="007D5244" w:rsidP="007D5244">
            <w:pPr>
              <w:ind w:left="0"/>
              <w:rPr>
                <w:sz w:val="20"/>
              </w:rPr>
            </w:pPr>
            <w:hyperlink r:id="rId25" w:anchor="/@338773,6726547,8/hva:hva%5B0%5D%5BabsoluteIntervals%5D=false&amp;hva%5B0%5D%5Bid%5D=274/hvor:kontraktsomrade%5B0%5D=3406%20Sol%C3%B8r%202027%20-%202033" w:history="1">
              <w:r w:rsidRPr="007D5244">
                <w:rPr>
                  <w:rStyle w:val="Hyperkobling"/>
                  <w:sz w:val="20"/>
                </w:rPr>
                <w:t>Vegkart</w:t>
              </w:r>
            </w:hyperlink>
          </w:p>
        </w:tc>
      </w:tr>
    </w:tbl>
    <w:p w14:paraId="16E4C02D" w14:textId="77777777" w:rsidR="00192DDB" w:rsidRDefault="00192DDB" w:rsidP="009408B5">
      <w:pPr>
        <w:ind w:left="0"/>
      </w:pPr>
    </w:p>
    <w:p w14:paraId="694EDAA8" w14:textId="77777777" w:rsidR="00A05D24" w:rsidRDefault="00A05D24" w:rsidP="00A05D24">
      <w:pPr>
        <w:ind w:left="0"/>
      </w:pPr>
      <w:r>
        <w:t>Skjøtsel er tenkt utført av grunnbemanning og/eller supplerende ressurs.</w:t>
      </w:r>
    </w:p>
    <w:p w14:paraId="11274550" w14:textId="77777777" w:rsidR="00A05D24" w:rsidRDefault="00A05D24" w:rsidP="00A05D24">
      <w:pPr>
        <w:ind w:left="0"/>
      </w:pPr>
      <w:r>
        <w:t xml:space="preserve">Plan for skjøtsel skal utarbeides i samråd med byggherren. </w:t>
      </w:r>
    </w:p>
    <w:p w14:paraId="2A9ABF38" w14:textId="77777777" w:rsidR="00A05D24" w:rsidRDefault="00A05D24" w:rsidP="00A05D24">
      <w:pPr>
        <w:ind w:left="0"/>
      </w:pPr>
    </w:p>
    <w:p w14:paraId="0DA680D1" w14:textId="77777777" w:rsidR="00A05D24" w:rsidRPr="005165B2" w:rsidRDefault="00A05D24" w:rsidP="00A05D24">
      <w:pPr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47A8919D" w14:textId="77777777" w:rsidR="00A05D24" w:rsidRPr="00482391" w:rsidRDefault="00A05D24" w:rsidP="00A05D24">
      <w:pPr>
        <w:pStyle w:val="Listeavsnitt"/>
        <w:numPr>
          <w:ilvl w:val="0"/>
          <w:numId w:val="37"/>
        </w:numPr>
      </w:pPr>
      <w:r w:rsidRPr="00482391">
        <w:t>Planlagt aktivitet med tidspunkt og sted for utførelse</w:t>
      </w:r>
    </w:p>
    <w:p w14:paraId="28E71D03" w14:textId="77777777" w:rsidR="00A05D24" w:rsidRPr="00482391" w:rsidRDefault="00A05D24" w:rsidP="00A05D24">
      <w:pPr>
        <w:pStyle w:val="Listeavsnitt"/>
        <w:numPr>
          <w:ilvl w:val="0"/>
          <w:numId w:val="37"/>
        </w:numPr>
      </w:pPr>
      <w:r w:rsidRPr="00482391">
        <w:t>Omfang og mengde som skal utføres</w:t>
      </w:r>
    </w:p>
    <w:p w14:paraId="1F9C6E66" w14:textId="29B26ECF" w:rsidR="00B84DFC" w:rsidRDefault="00A05D24" w:rsidP="004225C6">
      <w:pPr>
        <w:pStyle w:val="Listeavsnitt"/>
        <w:numPr>
          <w:ilvl w:val="0"/>
          <w:numId w:val="37"/>
        </w:numPr>
      </w:pPr>
      <w:r w:rsidRPr="00482391">
        <w:t>Ressurser, mannskap, maskiner</w:t>
      </w:r>
      <w:r w:rsidR="002D0EE2">
        <w:t xml:space="preserve"> </w:t>
      </w:r>
      <w:r w:rsidRPr="00482391">
        <w:t>og utstyr som skal brukes til de ulike aktiviteter</w:t>
      </w:r>
    </w:p>
    <w:p w14:paraId="26AC4073" w14:textId="07D05BB4" w:rsidR="00525C4A" w:rsidRPr="00756CD2" w:rsidRDefault="00525C4A" w:rsidP="009408B5">
      <w:pPr>
        <w:pStyle w:val="Overskrift2"/>
        <w:rPr>
          <w:highlight w:val="lightGray"/>
          <w:lang w:val="nn-NO"/>
        </w:rPr>
      </w:pPr>
      <w:bookmarkStart w:id="9" w:name="_Toc239678751"/>
      <w:r>
        <w:t>P6-</w:t>
      </w:r>
      <w:r w:rsidR="0027087B">
        <w:t>7</w:t>
      </w:r>
      <w:r>
        <w:t>-Vegkantvegetasjon - kantklipp</w:t>
      </w:r>
      <w:bookmarkEnd w:id="9"/>
    </w:p>
    <w:p w14:paraId="31B8557B" w14:textId="77777777" w:rsidR="00BC19B6" w:rsidRDefault="00BC19B6" w:rsidP="00B7120B">
      <w:pPr>
        <w:ind w:left="0"/>
      </w:pPr>
    </w:p>
    <w:p w14:paraId="4174C991" w14:textId="58A91C16" w:rsidR="00525C4A" w:rsidRDefault="00BC19B6" w:rsidP="00B7120B">
      <w:pPr>
        <w:ind w:left="0"/>
        <w:rPr>
          <w:b/>
          <w:bCs/>
        </w:rPr>
      </w:pPr>
      <w:r w:rsidRPr="00BC19B6">
        <w:rPr>
          <w:b/>
          <w:bCs/>
        </w:rPr>
        <w:t>Oversikt over artsrike sideområder</w:t>
      </w:r>
    </w:p>
    <w:p w14:paraId="33D7FD90" w14:textId="77777777" w:rsidR="00BC19B6" w:rsidRPr="00BC19B6" w:rsidRDefault="00BC19B6" w:rsidP="000149D7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C4722A" w:rsidRPr="00FF2D23" w14:paraId="59DE15DB" w14:textId="77777777" w:rsidTr="00C4722A">
        <w:tc>
          <w:tcPr>
            <w:tcW w:w="2694" w:type="dxa"/>
            <w:shd w:val="clear" w:color="auto" w:fill="F2F2F2" w:themeFill="background1" w:themeFillShade="F2"/>
          </w:tcPr>
          <w:p w14:paraId="0A78D847" w14:textId="77777777" w:rsidR="00C4722A" w:rsidRPr="004257DE" w:rsidRDefault="00C4722A" w:rsidP="00C67AD7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4257DE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7FE6F1FB" w14:textId="77777777" w:rsidR="00C4722A" w:rsidRPr="004257DE" w:rsidRDefault="00C4722A" w:rsidP="00C67AD7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4257DE">
              <w:rPr>
                <w:rFonts w:asciiTheme="minorHAnsi" w:hAnsiTheme="minorHAnsi"/>
                <w:sz w:val="18"/>
              </w:rPr>
              <w:t>Referanse artsrik vegkant i Vegkart</w:t>
            </w:r>
          </w:p>
        </w:tc>
      </w:tr>
      <w:tr w:rsidR="00C4722A" w:rsidRPr="00FF2D23" w14:paraId="32A40188" w14:textId="77777777" w:rsidTr="00C4722A">
        <w:trPr>
          <w:trHeight w:val="497"/>
        </w:trPr>
        <w:tc>
          <w:tcPr>
            <w:tcW w:w="2694" w:type="dxa"/>
          </w:tcPr>
          <w:p w14:paraId="7211756E" w14:textId="0398D6C1" w:rsidR="00C4722A" w:rsidRPr="004257DE" w:rsidRDefault="008F4426" w:rsidP="00C67AD7">
            <w:pPr>
              <w:pStyle w:val="dokumenttekst"/>
              <w:rPr>
                <w:rFonts w:asciiTheme="minorHAnsi" w:hAnsiTheme="minorHAnsi"/>
                <w:sz w:val="20"/>
              </w:rPr>
            </w:pPr>
            <w:r w:rsidRPr="008F4426">
              <w:rPr>
                <w:rFonts w:asciiTheme="minorHAnsi" w:hAnsiTheme="minorHAnsi"/>
                <w:sz w:val="20"/>
              </w:rPr>
              <w:t xml:space="preserve">3406 Solør 2027 - 2033 </w:t>
            </w:r>
          </w:p>
        </w:tc>
        <w:tc>
          <w:tcPr>
            <w:tcW w:w="5529" w:type="dxa"/>
          </w:tcPr>
          <w:p w14:paraId="12C88BB3" w14:textId="3A3B829D" w:rsidR="00C4722A" w:rsidRPr="004257DE" w:rsidRDefault="00F762C1" w:rsidP="00F762C1">
            <w:pPr>
              <w:ind w:left="0"/>
              <w:rPr>
                <w:sz w:val="20"/>
              </w:rPr>
            </w:pPr>
            <w:hyperlink r:id="rId26" w:anchor="/@338773,6726547,8/hva:hva%5B0%5D%5BabsoluteIntervals%5D=false&amp;hva%5B0%5D%5Bid%5D=517/hvor:kontraktsomrade%5B0%5D=3406%20Sol%C3%B8r%202027%20-%202033" w:history="1">
              <w:r w:rsidRPr="00F762C1">
                <w:rPr>
                  <w:rStyle w:val="Hyperkobling"/>
                  <w:sz w:val="20"/>
                </w:rPr>
                <w:t>Vegkart</w:t>
              </w:r>
            </w:hyperlink>
          </w:p>
        </w:tc>
      </w:tr>
    </w:tbl>
    <w:p w14:paraId="7D1A9464" w14:textId="77777777" w:rsidR="00AC7A2F" w:rsidRDefault="00AC7A2F" w:rsidP="00302B3C">
      <w:pPr>
        <w:ind w:left="0"/>
        <w:rPr>
          <w:b/>
          <w:bCs/>
        </w:rPr>
      </w:pPr>
    </w:p>
    <w:p w14:paraId="523D086B" w14:textId="31FE1FE6" w:rsidR="004257DE" w:rsidRDefault="00BC19B6" w:rsidP="00302B3C">
      <w:pPr>
        <w:ind w:left="0"/>
        <w:rPr>
          <w:b/>
          <w:bCs/>
        </w:rPr>
      </w:pPr>
      <w:r>
        <w:rPr>
          <w:b/>
          <w:bCs/>
        </w:rPr>
        <w:t xml:space="preserve">Oversikt over </w:t>
      </w:r>
      <w:r w:rsidR="00AC7A2F">
        <w:rPr>
          <w:b/>
          <w:bCs/>
        </w:rPr>
        <w:t>fremmede arter</w:t>
      </w:r>
    </w:p>
    <w:p w14:paraId="04F9AECF" w14:textId="77777777" w:rsidR="000149D7" w:rsidRPr="00BC19B6" w:rsidRDefault="000149D7" w:rsidP="000149D7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0149D7" w:rsidRPr="00FF2D23" w14:paraId="0782A06B" w14:textId="77777777" w:rsidTr="000149D7">
        <w:tc>
          <w:tcPr>
            <w:tcW w:w="2694" w:type="dxa"/>
            <w:shd w:val="clear" w:color="auto" w:fill="F2F2F2" w:themeFill="background1" w:themeFillShade="F2"/>
          </w:tcPr>
          <w:p w14:paraId="115379EA" w14:textId="77777777" w:rsidR="000149D7" w:rsidRPr="00315AE6" w:rsidRDefault="000149D7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bookmarkStart w:id="10" w:name="_Hlk30847927"/>
            <w:r w:rsidRPr="00315AE6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16FD1E5D" w14:textId="77777777" w:rsidR="000149D7" w:rsidRPr="000149D7" w:rsidRDefault="000149D7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0149D7">
              <w:rPr>
                <w:rFonts w:asciiTheme="minorHAnsi" w:hAnsiTheme="minorHAnsi"/>
                <w:sz w:val="18"/>
              </w:rPr>
              <w:t>Referanse fremmede arter i Vegkart</w:t>
            </w:r>
          </w:p>
        </w:tc>
      </w:tr>
      <w:bookmarkEnd w:id="10"/>
      <w:tr w:rsidR="000149D7" w:rsidRPr="00FF2D23" w14:paraId="5FFDDDFE" w14:textId="77777777" w:rsidTr="000149D7">
        <w:trPr>
          <w:trHeight w:val="497"/>
        </w:trPr>
        <w:tc>
          <w:tcPr>
            <w:tcW w:w="2694" w:type="dxa"/>
          </w:tcPr>
          <w:p w14:paraId="6DA399B1" w14:textId="0B15C4FD" w:rsidR="000149D7" w:rsidRPr="003C1A60" w:rsidRDefault="008F4426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  <w:r w:rsidRPr="008F4426">
              <w:rPr>
                <w:rFonts w:asciiTheme="minorHAnsi" w:hAnsiTheme="minorHAnsi"/>
                <w:sz w:val="20"/>
              </w:rPr>
              <w:t xml:space="preserve">3406 Solør 2027 - 2033 </w:t>
            </w:r>
          </w:p>
        </w:tc>
        <w:tc>
          <w:tcPr>
            <w:tcW w:w="5529" w:type="dxa"/>
          </w:tcPr>
          <w:p w14:paraId="5924487E" w14:textId="76371134" w:rsidR="000149D7" w:rsidRPr="006F4EF9" w:rsidRDefault="006F4EF9" w:rsidP="006F4EF9">
            <w:pPr>
              <w:ind w:left="0"/>
              <w:rPr>
                <w:sz w:val="20"/>
              </w:rPr>
            </w:pPr>
            <w:hyperlink r:id="rId27" w:anchor="/@338773,6726547,8/hva:hva%5B0%5D%5BabsoluteIntervals%5D=false&amp;hva%5B0%5D%5Bid%5D=800/hvor:kontraktsomrade%5B0%5D=3406%20Sol%C3%B8r%202027%20-%202033" w:history="1">
              <w:r w:rsidRPr="006F4EF9">
                <w:rPr>
                  <w:rStyle w:val="Hyperkobling"/>
                  <w:sz w:val="20"/>
                </w:rPr>
                <w:t>Vegkart</w:t>
              </w:r>
            </w:hyperlink>
          </w:p>
        </w:tc>
      </w:tr>
    </w:tbl>
    <w:p w14:paraId="1A6D7975" w14:textId="77777777" w:rsidR="00C4722A" w:rsidRDefault="00C4722A" w:rsidP="00302B3C">
      <w:pPr>
        <w:ind w:left="0"/>
      </w:pPr>
    </w:p>
    <w:p w14:paraId="531848A2" w14:textId="77777777" w:rsidR="00302B3C" w:rsidRDefault="00302B3C" w:rsidP="00001ACB">
      <w:pPr>
        <w:spacing w:before="0"/>
        <w:ind w:left="0"/>
      </w:pPr>
    </w:p>
    <w:p w14:paraId="1FFC785B" w14:textId="69D06781" w:rsidR="008A59A0" w:rsidRDefault="008A59A0" w:rsidP="00001ACB">
      <w:pPr>
        <w:spacing w:before="0"/>
        <w:ind w:left="0"/>
      </w:pPr>
      <w:r>
        <w:t>Plan for skjøtsel skal utarbeides i samråd med byggherren.</w:t>
      </w:r>
    </w:p>
    <w:p w14:paraId="33A2077D" w14:textId="77777777" w:rsidR="008A59A0" w:rsidRDefault="008A59A0" w:rsidP="00001ACB">
      <w:pPr>
        <w:spacing w:before="0"/>
        <w:ind w:left="0"/>
      </w:pPr>
    </w:p>
    <w:p w14:paraId="6A060460" w14:textId="77777777" w:rsidR="008A59A0" w:rsidRPr="005165B2" w:rsidRDefault="008A59A0" w:rsidP="00001ACB">
      <w:pPr>
        <w:spacing w:before="0"/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03E2B909" w14:textId="3BBDDA30" w:rsidR="008A59A0" w:rsidRDefault="008A59A0" w:rsidP="007647D2">
      <w:pPr>
        <w:pStyle w:val="Listeavsnitt"/>
        <w:numPr>
          <w:ilvl w:val="0"/>
          <w:numId w:val="38"/>
        </w:numPr>
      </w:pPr>
      <w:r w:rsidRPr="00482391">
        <w:t>Planlagt aktivitet med tidspunkt og sted for utførelse</w:t>
      </w:r>
      <w:r w:rsidR="00001ACB">
        <w:t xml:space="preserve"> for</w:t>
      </w:r>
      <w:r w:rsidR="007647D2">
        <w:t>:</w:t>
      </w:r>
    </w:p>
    <w:p w14:paraId="14608617" w14:textId="77777777" w:rsidR="00DA4A7D" w:rsidRPr="00315AE6" w:rsidRDefault="00DA4A7D" w:rsidP="007647D2">
      <w:pPr>
        <w:pStyle w:val="Listeavsnitt"/>
        <w:numPr>
          <w:ilvl w:val="2"/>
          <w:numId w:val="38"/>
        </w:numPr>
      </w:pPr>
      <w:r w:rsidRPr="00315AE6">
        <w:t>Areal med krav til sikt</w:t>
      </w:r>
    </w:p>
    <w:p w14:paraId="5604E18B" w14:textId="77777777" w:rsidR="00DA4A7D" w:rsidRPr="00315AE6" w:rsidRDefault="00DA4A7D" w:rsidP="007647D2">
      <w:pPr>
        <w:pStyle w:val="Listeavsnitt"/>
        <w:numPr>
          <w:ilvl w:val="2"/>
          <w:numId w:val="38"/>
        </w:numPr>
      </w:pPr>
      <w:r w:rsidRPr="00315AE6">
        <w:t>Areal med krav til å bekjempe og begrense fremmede arter</w:t>
      </w:r>
    </w:p>
    <w:p w14:paraId="144D6C63" w14:textId="77777777" w:rsidR="00DA4A7D" w:rsidRPr="00315AE6" w:rsidRDefault="00DA4A7D" w:rsidP="007647D2">
      <w:pPr>
        <w:pStyle w:val="Listeavsnitt"/>
        <w:numPr>
          <w:ilvl w:val="2"/>
          <w:numId w:val="38"/>
        </w:numPr>
      </w:pPr>
      <w:r w:rsidRPr="00315AE6">
        <w:t>Areal med artsrike vegkanter</w:t>
      </w:r>
    </w:p>
    <w:p w14:paraId="1DF7E9BD" w14:textId="604EBAA9" w:rsidR="00DA4A7D" w:rsidRPr="00315AE6" w:rsidRDefault="00DA4A7D" w:rsidP="007647D2">
      <w:pPr>
        <w:pStyle w:val="Listeavsnitt"/>
        <w:numPr>
          <w:ilvl w:val="2"/>
          <w:numId w:val="38"/>
        </w:numPr>
      </w:pPr>
      <w:r w:rsidRPr="00315AE6">
        <w:t>Areal med behov for fjerning av krattoppslag</w:t>
      </w:r>
    </w:p>
    <w:p w14:paraId="2BE13FCC" w14:textId="77777777" w:rsidR="008A59A0" w:rsidRPr="00482391" w:rsidRDefault="008A59A0" w:rsidP="007647D2">
      <w:pPr>
        <w:pStyle w:val="Listeavsnitt"/>
        <w:numPr>
          <w:ilvl w:val="0"/>
          <w:numId w:val="38"/>
        </w:numPr>
      </w:pPr>
      <w:r w:rsidRPr="00482391">
        <w:t>Omfang og mengde som skal utføres</w:t>
      </w:r>
    </w:p>
    <w:p w14:paraId="7B59516B" w14:textId="62EC24F6" w:rsidR="008A59A0" w:rsidRPr="00482391" w:rsidRDefault="008A59A0" w:rsidP="007647D2">
      <w:pPr>
        <w:pStyle w:val="Listeavsnitt"/>
        <w:numPr>
          <w:ilvl w:val="0"/>
          <w:numId w:val="38"/>
        </w:numPr>
      </w:pPr>
      <w:r w:rsidRPr="00482391">
        <w:lastRenderedPageBreak/>
        <w:t>Ressurser, mannskap, maskiner</w:t>
      </w:r>
      <w:r w:rsidR="004E4195">
        <w:t xml:space="preserve"> </w:t>
      </w:r>
      <w:r w:rsidRPr="00482391">
        <w:t>og utstyr som skal brukes til de ulike aktiviteter</w:t>
      </w:r>
    </w:p>
    <w:p w14:paraId="2D5B9D42" w14:textId="36BAE743" w:rsidR="00525C4A" w:rsidRDefault="00525C4A" w:rsidP="00525C4A">
      <w:pPr>
        <w:pStyle w:val="Overskrift2"/>
      </w:pPr>
      <w:bookmarkStart w:id="11" w:name="_Toc239678752"/>
      <w:r>
        <w:t>P6-</w:t>
      </w:r>
      <w:r w:rsidR="0027087B">
        <w:t>8</w:t>
      </w:r>
      <w:r>
        <w:t xml:space="preserve">-Vegkantvegetasjon </w:t>
      </w:r>
      <w:r w:rsidR="000B361B">
        <w:t>–</w:t>
      </w:r>
      <w:r>
        <w:t xml:space="preserve"> </w:t>
      </w:r>
      <w:r w:rsidR="000B361B">
        <w:t>rydding av vegens frie rom og tilhørende vekstsone</w:t>
      </w:r>
      <w:bookmarkEnd w:id="11"/>
    </w:p>
    <w:p w14:paraId="7A55C575" w14:textId="77777777" w:rsidR="00586325" w:rsidRDefault="00586325" w:rsidP="00586325">
      <w:pPr>
        <w:rPr>
          <w:highlight w:val="lightGray"/>
        </w:rPr>
      </w:pPr>
    </w:p>
    <w:p w14:paraId="7AE7A41F" w14:textId="3DEDAA9B" w:rsidR="00DE3319" w:rsidRDefault="00DE3319" w:rsidP="00DE3319">
      <w:pPr>
        <w:ind w:left="0"/>
      </w:pPr>
      <w:r>
        <w:t>Plan for skjøtsel skal utarbeides i samråd med byggherre</w:t>
      </w:r>
      <w:r w:rsidR="009246B0">
        <w:t>n etter registrert behov.</w:t>
      </w:r>
    </w:p>
    <w:p w14:paraId="23902922" w14:textId="77777777" w:rsidR="00DE3319" w:rsidRDefault="00DE3319" w:rsidP="00DE3319">
      <w:pPr>
        <w:spacing w:before="0"/>
        <w:ind w:left="0"/>
      </w:pPr>
    </w:p>
    <w:p w14:paraId="6C86B82B" w14:textId="77777777" w:rsidR="00DE3319" w:rsidRPr="005165B2" w:rsidRDefault="00DE3319" w:rsidP="00DE3319">
      <w:pPr>
        <w:spacing w:before="0"/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07543A04" w14:textId="77777777" w:rsidR="00DE3319" w:rsidRPr="00482391" w:rsidRDefault="00DE3319" w:rsidP="00DE3319">
      <w:pPr>
        <w:pStyle w:val="Listeavsnitt"/>
        <w:numPr>
          <w:ilvl w:val="0"/>
          <w:numId w:val="37"/>
        </w:numPr>
      </w:pPr>
      <w:r w:rsidRPr="00482391">
        <w:t>Planlagt aktivitet med tidspunkt og sted for utførelse</w:t>
      </w:r>
    </w:p>
    <w:p w14:paraId="4542709D" w14:textId="77777777" w:rsidR="00DE3319" w:rsidRPr="00482391" w:rsidRDefault="00DE3319" w:rsidP="00DE3319">
      <w:pPr>
        <w:pStyle w:val="Listeavsnitt"/>
        <w:numPr>
          <w:ilvl w:val="0"/>
          <w:numId w:val="37"/>
        </w:numPr>
      </w:pPr>
      <w:r w:rsidRPr="00482391">
        <w:t>Omfang og mengde som skal utføres</w:t>
      </w:r>
    </w:p>
    <w:p w14:paraId="20E7039D" w14:textId="5409224A" w:rsidR="00DE3319" w:rsidRDefault="00DE3319" w:rsidP="004E4195">
      <w:pPr>
        <w:pStyle w:val="Listeavsnitt"/>
        <w:numPr>
          <w:ilvl w:val="0"/>
          <w:numId w:val="37"/>
        </w:numPr>
      </w:pPr>
      <w:r w:rsidRPr="00482391">
        <w:t>Ressurser, mannskap, maskiner og utstyr som skal brukes til de ulike aktiviteter</w:t>
      </w:r>
    </w:p>
    <w:p w14:paraId="524C44FE" w14:textId="01F50729" w:rsidR="00E52D80" w:rsidRPr="00482391" w:rsidRDefault="00E52D80" w:rsidP="00DE3319">
      <w:pPr>
        <w:pStyle w:val="Listeavsnitt"/>
        <w:numPr>
          <w:ilvl w:val="0"/>
          <w:numId w:val="37"/>
        </w:numPr>
      </w:pPr>
      <w:r>
        <w:t>Håndtering av hogstavfall</w:t>
      </w:r>
    </w:p>
    <w:p w14:paraId="716B21C2" w14:textId="07182668" w:rsidR="00932A33" w:rsidRPr="008F65F9" w:rsidRDefault="00DC6A0D" w:rsidP="00B7120B">
      <w:pPr>
        <w:ind w:left="0"/>
      </w:pPr>
      <w:r w:rsidRPr="008F65F9">
        <w:t xml:space="preserve">Det må tas hensyn til </w:t>
      </w:r>
      <w:r w:rsidR="005F5B30" w:rsidRPr="008F65F9">
        <w:t>v</w:t>
      </w:r>
      <w:r w:rsidR="004619BA" w:rsidRPr="008F65F9">
        <w:t>erneområder og naturreservater</w:t>
      </w:r>
      <w:r w:rsidR="00E52D80" w:rsidRPr="008F65F9">
        <w:t xml:space="preserve">, se </w:t>
      </w:r>
      <w:r w:rsidRPr="008F65F9">
        <w:t>D2-I</w:t>
      </w:r>
      <w:r w:rsidR="008F65F9" w:rsidRPr="008F65F9">
        <w:t>5.</w:t>
      </w:r>
    </w:p>
    <w:p w14:paraId="7B8138C9" w14:textId="52516267" w:rsidR="00932A33" w:rsidRDefault="00932A33" w:rsidP="00932A33">
      <w:pPr>
        <w:pStyle w:val="Overskrift2"/>
      </w:pPr>
      <w:bookmarkStart w:id="12" w:name="_Toc239678753"/>
      <w:r>
        <w:t>P6-</w:t>
      </w:r>
      <w:r w:rsidR="0027087B">
        <w:t>9</w:t>
      </w:r>
      <w:r>
        <w:t>-Skogrydding</w:t>
      </w:r>
      <w:bookmarkEnd w:id="12"/>
    </w:p>
    <w:p w14:paraId="22AE9594" w14:textId="77777777" w:rsidR="00D57C0B" w:rsidRDefault="00D57C0B" w:rsidP="00D57C0B">
      <w:pPr>
        <w:ind w:left="0"/>
      </w:pPr>
    </w:p>
    <w:p w14:paraId="1887530B" w14:textId="636E89F0" w:rsidR="00D57C0B" w:rsidRDefault="00D57C0B" w:rsidP="00D57C0B">
      <w:pPr>
        <w:ind w:left="0"/>
      </w:pPr>
      <w:r>
        <w:t>Plan for skjøtsel skal utarbeides i samråd med byggherren etter registrert behov.</w:t>
      </w:r>
    </w:p>
    <w:p w14:paraId="1A89850C" w14:textId="77777777" w:rsidR="00D57C0B" w:rsidRDefault="00D57C0B" w:rsidP="00D57C0B">
      <w:pPr>
        <w:spacing w:before="0"/>
        <w:ind w:left="0"/>
      </w:pPr>
    </w:p>
    <w:p w14:paraId="28C1CBBE" w14:textId="77777777" w:rsidR="00D57C0B" w:rsidRPr="005165B2" w:rsidRDefault="00D57C0B" w:rsidP="00D57C0B">
      <w:pPr>
        <w:spacing w:before="0"/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2DB1FC36" w14:textId="77777777" w:rsidR="00D57C0B" w:rsidRPr="00482391" w:rsidRDefault="00D57C0B" w:rsidP="00D57C0B">
      <w:pPr>
        <w:pStyle w:val="Listeavsnitt"/>
        <w:numPr>
          <w:ilvl w:val="0"/>
          <w:numId w:val="37"/>
        </w:numPr>
      </w:pPr>
      <w:r w:rsidRPr="00482391">
        <w:t>Planlagt aktivitet med tidspunkt og sted for utførelse</w:t>
      </w:r>
    </w:p>
    <w:p w14:paraId="20256256" w14:textId="77777777" w:rsidR="00D57C0B" w:rsidRPr="00482391" w:rsidRDefault="00D57C0B" w:rsidP="00D57C0B">
      <w:pPr>
        <w:pStyle w:val="Listeavsnitt"/>
        <w:numPr>
          <w:ilvl w:val="0"/>
          <w:numId w:val="37"/>
        </w:numPr>
      </w:pPr>
      <w:r w:rsidRPr="00482391">
        <w:t>Omfang og mengde som skal utføres</w:t>
      </w:r>
    </w:p>
    <w:p w14:paraId="553A31FE" w14:textId="77777777" w:rsidR="00D57C0B" w:rsidRDefault="00D57C0B" w:rsidP="00D57C0B">
      <w:pPr>
        <w:pStyle w:val="Listeavsnitt"/>
        <w:numPr>
          <w:ilvl w:val="0"/>
          <w:numId w:val="37"/>
        </w:numPr>
      </w:pPr>
      <w:r w:rsidRPr="00482391">
        <w:t>Ressurser, mannskap, maskiner og utstyr som skal brukes til de ulike aktiviteter</w:t>
      </w:r>
    </w:p>
    <w:p w14:paraId="349CB251" w14:textId="77777777" w:rsidR="00D57C0B" w:rsidRPr="00482391" w:rsidRDefault="00D57C0B" w:rsidP="00D57C0B">
      <w:pPr>
        <w:pStyle w:val="Listeavsnitt"/>
        <w:numPr>
          <w:ilvl w:val="0"/>
          <w:numId w:val="37"/>
        </w:numPr>
      </w:pPr>
      <w:r>
        <w:t>Håndtering av hogstavfall</w:t>
      </w:r>
    </w:p>
    <w:p w14:paraId="1282DDF5" w14:textId="4E053D7B" w:rsidR="00B835C6" w:rsidRDefault="00364422" w:rsidP="00D57C0B">
      <w:pPr>
        <w:ind w:left="0"/>
      </w:pPr>
      <w:r>
        <w:t>Før s</w:t>
      </w:r>
      <w:r w:rsidR="002869AA">
        <w:t xml:space="preserve">kogrydding </w:t>
      </w:r>
      <w:r w:rsidR="00B835C6">
        <w:t>i kantsoner</w:t>
      </w:r>
      <w:r w:rsidR="00421395">
        <w:t>,</w:t>
      </w:r>
      <w:r w:rsidR="00B835C6">
        <w:t xml:space="preserve"> </w:t>
      </w:r>
      <w:r w:rsidR="00421395">
        <w:t xml:space="preserve">og </w:t>
      </w:r>
      <w:r w:rsidR="00675A17">
        <w:t xml:space="preserve">ned mot </w:t>
      </w:r>
      <w:r w:rsidR="00355BEA">
        <w:t>myrområde</w:t>
      </w:r>
      <w:r w:rsidR="00E730DB">
        <w:t xml:space="preserve">r og fiskeførende </w:t>
      </w:r>
      <w:r w:rsidR="00526C3D">
        <w:t>vassdrag</w:t>
      </w:r>
      <w:r w:rsidR="00421395">
        <w:t>,</w:t>
      </w:r>
      <w:r w:rsidR="00E730DB">
        <w:t xml:space="preserve"> </w:t>
      </w:r>
      <w:r>
        <w:t xml:space="preserve">må fagressurs hos byggherren </w:t>
      </w:r>
      <w:r w:rsidR="00B22C47">
        <w:t>kontaktes.</w:t>
      </w:r>
    </w:p>
    <w:p w14:paraId="4E76E6B6" w14:textId="77777777" w:rsidR="004619BA" w:rsidRDefault="004619BA" w:rsidP="00932A33"/>
    <w:p w14:paraId="44E6B14A" w14:textId="77777777" w:rsidR="008F65F9" w:rsidRPr="008F65F9" w:rsidRDefault="008F65F9" w:rsidP="008F65F9">
      <w:pPr>
        <w:ind w:left="0"/>
      </w:pPr>
      <w:r w:rsidRPr="008F65F9">
        <w:t>Det må tas hensyn til verneområder og naturreservater, se D2-I5.</w:t>
      </w:r>
    </w:p>
    <w:p w14:paraId="4524AC53" w14:textId="77777777" w:rsidR="004619BA" w:rsidRDefault="004619BA" w:rsidP="00932A33"/>
    <w:p w14:paraId="267B4482" w14:textId="28169E6A" w:rsidR="00CA6074" w:rsidRDefault="00CA6074" w:rsidP="00CA6074">
      <w:pPr>
        <w:pStyle w:val="Overskrift2"/>
      </w:pPr>
      <w:bookmarkStart w:id="13" w:name="_Toc239678754"/>
      <w:r>
        <w:t>P6</w:t>
      </w:r>
      <w:r w:rsidR="002F2FD5">
        <w:t>-</w:t>
      </w:r>
      <w:r w:rsidR="00204275">
        <w:t>10</w:t>
      </w:r>
      <w:r>
        <w:t>-</w:t>
      </w:r>
      <w:r w:rsidR="00204275">
        <w:t>Vedlegg</w:t>
      </w:r>
      <w:bookmarkEnd w:id="13"/>
    </w:p>
    <w:p w14:paraId="1FA44D91" w14:textId="3DAB8DE4" w:rsidR="00C03823" w:rsidRDefault="00C03823" w:rsidP="00C03823">
      <w:pPr>
        <w:ind w:left="709"/>
      </w:pPr>
      <w:r>
        <w:t>Detaljerte planer for områdene.</w:t>
      </w:r>
    </w:p>
    <w:p w14:paraId="17655BB1" w14:textId="179C0CF9" w:rsidR="00CA6074" w:rsidRPr="00932A33" w:rsidRDefault="00C03823" w:rsidP="008C61AC">
      <w:pPr>
        <w:ind w:left="709"/>
      </w:pPr>
      <w:r w:rsidRPr="001E4419">
        <w:rPr>
          <w:highlight w:val="lightGray"/>
        </w:rPr>
        <w:t>SETT INN HVOR DE OPERATIVE PLANENE ER LAGRET</w:t>
      </w:r>
    </w:p>
    <w:sectPr w:rsidR="00CA6074" w:rsidRPr="00932A33" w:rsidSect="00191283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7" w:h="16840" w:code="9"/>
      <w:pgMar w:top="1383" w:right="1418" w:bottom="1673" w:left="1418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99DB6" w14:textId="77777777" w:rsidR="00043E47" w:rsidRDefault="00043E47" w:rsidP="00175380">
      <w:r>
        <w:separator/>
      </w:r>
    </w:p>
  </w:endnote>
  <w:endnote w:type="continuationSeparator" w:id="0">
    <w:p w14:paraId="36317B86" w14:textId="77777777" w:rsidR="00043E47" w:rsidRDefault="00043E47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FDBD0" w14:textId="77777777" w:rsidR="00C76559" w:rsidRDefault="00C7655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30620" w14:textId="77777777" w:rsidR="00C76559" w:rsidRDefault="00C7655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7D6F" w14:textId="77777777" w:rsidR="00F82443" w:rsidRPr="00667F25" w:rsidRDefault="00F82443" w:rsidP="00FC12B9">
    <w:pPr>
      <w:pStyle w:val="Bunntekst"/>
      <w:rPr>
        <w:color w:val="000000" w:themeColor="text1"/>
      </w:rPr>
    </w:pP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1" behindDoc="1" locked="0" layoutInCell="1" allowOverlap="1" wp14:anchorId="5D6D306C" wp14:editId="40E776C0">
          <wp:simplePos x="0" y="0"/>
          <wp:positionH relativeFrom="page">
            <wp:posOffset>2102485</wp:posOffset>
          </wp:positionH>
          <wp:positionV relativeFrom="page">
            <wp:posOffset>10197465</wp:posOffset>
          </wp:positionV>
          <wp:extent cx="35560" cy="35560"/>
          <wp:effectExtent l="0" t="0" r="0" b="0"/>
          <wp:wrapSquare wrapText="bothSides"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" cy="35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0" behindDoc="1" locked="0" layoutInCell="1" allowOverlap="1" wp14:anchorId="0AC38396" wp14:editId="099BD12F">
          <wp:simplePos x="0" y="0"/>
          <wp:positionH relativeFrom="page">
            <wp:posOffset>2105025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8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2" behindDoc="1" locked="0" layoutInCell="1" allowOverlap="1" wp14:anchorId="39B4BAB0" wp14:editId="656AB7C5">
          <wp:simplePos x="0" y="0"/>
          <wp:positionH relativeFrom="page">
            <wp:posOffset>4883785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9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3" behindDoc="1" locked="0" layoutInCell="1" allowOverlap="1" wp14:anchorId="4A18E57F" wp14:editId="38290650">
          <wp:simplePos x="0" y="0"/>
          <wp:positionH relativeFrom="page">
            <wp:posOffset>3434715</wp:posOffset>
          </wp:positionH>
          <wp:positionV relativeFrom="page">
            <wp:posOffset>10197465</wp:posOffset>
          </wp:positionV>
          <wp:extent cx="36000" cy="36000"/>
          <wp:effectExtent l="0" t="0" r="0" b="0"/>
          <wp:wrapSquare wrapText="bothSides"/>
          <wp:docPr id="11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6F40" w14:textId="77777777" w:rsidR="00F82443" w:rsidRDefault="00F82443">
    <w:pPr>
      <w:pStyle w:val="Bunn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77777777" w:rsidR="00F82443" w:rsidRPr="00677AE8" w:rsidRDefault="00F82443" w:rsidP="009E7AE1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F82443" w:rsidRDefault="00F82443">
    <w:pPr>
      <w:pStyle w:val="Bunnteks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A390" w14:textId="77777777" w:rsidR="00F82443" w:rsidRDefault="00F8244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AEF16" w14:textId="77777777" w:rsidR="00043E47" w:rsidRDefault="00043E47" w:rsidP="00175380">
      <w:r>
        <w:separator/>
      </w:r>
    </w:p>
  </w:footnote>
  <w:footnote w:type="continuationSeparator" w:id="0">
    <w:p w14:paraId="3F310090" w14:textId="77777777" w:rsidR="00043E47" w:rsidRDefault="00043E47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CA54" w14:textId="77777777" w:rsidR="00C76559" w:rsidRDefault="00C7655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7F17" w14:textId="77777777" w:rsidR="00F82443" w:rsidRDefault="00F82443">
    <w:pPr>
      <w:pStyle w:val="Topptekst"/>
    </w:pPr>
    <w:r>
      <w:rPr>
        <w:noProof/>
      </w:rPr>
      <mc:AlternateContent>
        <mc:Choice Requires="wpc">
          <w:drawing>
            <wp:anchor distT="0" distB="0" distL="114300" distR="114300" simplePos="0" relativeHeight="251658244" behindDoc="0" locked="0" layoutInCell="1" allowOverlap="1" wp14:anchorId="36B99BF2" wp14:editId="09A0718D">
              <wp:simplePos x="0" y="0"/>
              <wp:positionH relativeFrom="column">
                <wp:posOffset>-900430</wp:posOffset>
              </wp:positionH>
              <wp:positionV relativeFrom="paragraph">
                <wp:posOffset>-457200</wp:posOffset>
              </wp:positionV>
              <wp:extent cx="7706360" cy="10693400"/>
              <wp:effectExtent l="0" t="0" r="8890" b="0"/>
              <wp:wrapNone/>
              <wp:docPr id="1" name="Lerret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5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6360" cy="10693400"/>
                        </a:xfrm>
                        <a:prstGeom prst="rect">
                          <a:avLst/>
                        </a:prstGeom>
                        <a:solidFill>
                          <a:srgbClr val="F1E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AC2158" w14:textId="77777777" w:rsidR="00F82443" w:rsidRDefault="00F82443" w:rsidP="000630C0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" name="Freeform 5"/>
                      <wps:cNvSpPr>
                        <a:spLocks/>
                      </wps:cNvSpPr>
                      <wps:spPr bwMode="auto">
                        <a:xfrm>
                          <a:off x="3014980" y="463550"/>
                          <a:ext cx="4691380" cy="4387850"/>
                        </a:xfrm>
                        <a:custGeom>
                          <a:avLst/>
                          <a:gdLst>
                            <a:gd name="T0" fmla="*/ 3370 w 4602"/>
                            <a:gd name="T1" fmla="*/ 0 h 4959"/>
                            <a:gd name="T2" fmla="*/ 348 w 4602"/>
                            <a:gd name="T3" fmla="*/ 3022 h 4959"/>
                            <a:gd name="T4" fmla="*/ 0 w 4602"/>
                            <a:gd name="T5" fmla="*/ 3835 h 4959"/>
                            <a:gd name="T6" fmla="*/ 1124 w 4602"/>
                            <a:gd name="T7" fmla="*/ 4959 h 4959"/>
                            <a:gd name="T8" fmla="*/ 2247 w 4602"/>
                            <a:gd name="T9" fmla="*/ 3835 h 4959"/>
                            <a:gd name="T10" fmla="*/ 1906 w 4602"/>
                            <a:gd name="T11" fmla="*/ 3030 h 4959"/>
                            <a:gd name="T12" fmla="*/ 1906 w 4602"/>
                            <a:gd name="T13" fmla="*/ 3029 h 4959"/>
                            <a:gd name="T14" fmla="*/ 1776 w 4602"/>
                            <a:gd name="T15" fmla="*/ 2899 h 4959"/>
                            <a:gd name="T16" fmla="*/ 1450 w 4602"/>
                            <a:gd name="T17" fmla="*/ 3225 h 4959"/>
                            <a:gd name="T18" fmla="*/ 1592 w 4602"/>
                            <a:gd name="T19" fmla="*/ 3368 h 4959"/>
                            <a:gd name="T20" fmla="*/ 1786 w 4602"/>
                            <a:gd name="T21" fmla="*/ 3835 h 4959"/>
                            <a:gd name="T22" fmla="*/ 1124 w 4602"/>
                            <a:gd name="T23" fmla="*/ 4498 h 4959"/>
                            <a:gd name="T24" fmla="*/ 461 w 4602"/>
                            <a:gd name="T25" fmla="*/ 3835 h 4959"/>
                            <a:gd name="T26" fmla="*/ 658 w 4602"/>
                            <a:gd name="T27" fmla="*/ 3364 h 4959"/>
                            <a:gd name="T28" fmla="*/ 658 w 4602"/>
                            <a:gd name="T29" fmla="*/ 3364 h 4959"/>
                            <a:gd name="T30" fmla="*/ 3370 w 4602"/>
                            <a:gd name="T31" fmla="*/ 652 h 4959"/>
                            <a:gd name="T32" fmla="*/ 3370 w 4602"/>
                            <a:gd name="T33" fmla="*/ 653 h 4959"/>
                            <a:gd name="T34" fmla="*/ 4602 w 4602"/>
                            <a:gd name="T35" fmla="*/ 1885 h 4959"/>
                            <a:gd name="T36" fmla="*/ 4602 w 4602"/>
                            <a:gd name="T37" fmla="*/ 1233 h 4959"/>
                            <a:gd name="T38" fmla="*/ 3370 w 4602"/>
                            <a:gd name="T39" fmla="*/ 0 h 49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4602" h="4959">
                              <a:moveTo>
                                <a:pt x="3370" y="0"/>
                              </a:moveTo>
                              <a:lnTo>
                                <a:pt x="348" y="3022"/>
                              </a:lnTo>
                              <a:cubicBezTo>
                                <a:pt x="134" y="3227"/>
                                <a:pt x="0" y="3516"/>
                                <a:pt x="0" y="3835"/>
                              </a:cubicBezTo>
                              <a:cubicBezTo>
                                <a:pt x="0" y="4455"/>
                                <a:pt x="504" y="4959"/>
                                <a:pt x="1124" y="4959"/>
                              </a:cubicBezTo>
                              <a:cubicBezTo>
                                <a:pt x="1743" y="4959"/>
                                <a:pt x="2247" y="4455"/>
                                <a:pt x="2247" y="3835"/>
                              </a:cubicBezTo>
                              <a:cubicBezTo>
                                <a:pt x="2247" y="3519"/>
                                <a:pt x="2116" y="3234"/>
                                <a:pt x="1906" y="3030"/>
                              </a:cubicBezTo>
                              <a:lnTo>
                                <a:pt x="1906" y="3029"/>
                              </a:lnTo>
                              <a:lnTo>
                                <a:pt x="1776" y="2899"/>
                              </a:lnTo>
                              <a:lnTo>
                                <a:pt x="1450" y="3225"/>
                              </a:lnTo>
                              <a:lnTo>
                                <a:pt x="1592" y="3368"/>
                              </a:lnTo>
                              <a:cubicBezTo>
                                <a:pt x="1712" y="3487"/>
                                <a:pt x="1786" y="3652"/>
                                <a:pt x="1786" y="3835"/>
                              </a:cubicBezTo>
                              <a:cubicBezTo>
                                <a:pt x="1786" y="4200"/>
                                <a:pt x="1489" y="4498"/>
                                <a:pt x="1124" y="4498"/>
                              </a:cubicBezTo>
                              <a:cubicBezTo>
                                <a:pt x="758" y="4498"/>
                                <a:pt x="461" y="4200"/>
                                <a:pt x="461" y="3835"/>
                              </a:cubicBezTo>
                              <a:cubicBezTo>
                                <a:pt x="461" y="3651"/>
                                <a:pt x="537" y="3484"/>
                                <a:pt x="658" y="3364"/>
                              </a:cubicBezTo>
                              <a:lnTo>
                                <a:pt x="658" y="3364"/>
                              </a:lnTo>
                              <a:lnTo>
                                <a:pt x="3370" y="652"/>
                              </a:lnTo>
                              <a:lnTo>
                                <a:pt x="3370" y="653"/>
                              </a:lnTo>
                              <a:lnTo>
                                <a:pt x="4602" y="1885"/>
                              </a:lnTo>
                              <a:lnTo>
                                <a:pt x="4602" y="1233"/>
                              </a:lnTo>
                              <a:lnTo>
                                <a:pt x="3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" name="Freeform 6"/>
                      <wps:cNvSpPr>
                        <a:spLocks/>
                      </wps:cNvSpPr>
                      <wps:spPr bwMode="auto">
                        <a:xfrm>
                          <a:off x="668655" y="-1905"/>
                          <a:ext cx="3159760" cy="2453640"/>
                        </a:xfrm>
                        <a:custGeom>
                          <a:avLst/>
                          <a:gdLst>
                            <a:gd name="T0" fmla="*/ 3099 w 3099"/>
                            <a:gd name="T1" fmla="*/ 2447 h 2773"/>
                            <a:gd name="T2" fmla="*/ 652 w 3099"/>
                            <a:gd name="T3" fmla="*/ 0 h 2773"/>
                            <a:gd name="T4" fmla="*/ 0 w 3099"/>
                            <a:gd name="T5" fmla="*/ 0 h 2773"/>
                            <a:gd name="T6" fmla="*/ 2773 w 3099"/>
                            <a:gd name="T7" fmla="*/ 2773 h 2773"/>
                            <a:gd name="T8" fmla="*/ 3099 w 3099"/>
                            <a:gd name="T9" fmla="*/ 2447 h 2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99" h="2773">
                              <a:moveTo>
                                <a:pt x="3099" y="2447"/>
                              </a:moveTo>
                              <a:lnTo>
                                <a:pt x="652" y="0"/>
                              </a:lnTo>
                              <a:lnTo>
                                <a:pt x="0" y="0"/>
                              </a:lnTo>
                              <a:lnTo>
                                <a:pt x="2773" y="2773"/>
                              </a:lnTo>
                              <a:lnTo>
                                <a:pt x="3099" y="24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99BF2" id="Lerret 5" o:spid="_x0000_s1028" editas="canvas" style="position:absolute;left:0;text-align:left;margin-left:-70.9pt;margin-top:-36pt;width:606.8pt;height:842pt;z-index:251682816" coordsize="77063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9" type="#_x0000_t75" style="position:absolute;width:77063;height:106934;visibility:visible;mso-wrap-style:square">
                <v:fill o:detectmouseclick="t"/>
                <v:path o:connecttype="none"/>
              </v:shape>
              <v:rect id="Rectangle 4" o:spid="_x0000_s1030" style="position:absolute;width:77063;height:10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" fillcolor="#f1efed" stroked="f">
                <v:textbox>
                  <w:txbxContent>
                    <w:p w14:paraId="38AC2158" w14:textId="77777777" w:rsidR="00F82443" w:rsidRDefault="00F82443" w:rsidP="000630C0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  <v:shape id="Freeform 5" o:spid="_x0000_s1031" style="position:absolute;left:30149;top:4635;width:46914;height:43879;visibility:visible;mso-wrap-style:square;v-text-anchor:top" coordsize="4602,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" path="m3370,l348,3022c134,3227,,3516,,3835v,620,504,1124,1124,1124c1743,4959,2247,4455,2247,3835v,-316,-131,-601,-341,-805l1906,3029,1776,2899r-326,326l1592,3368v120,119,194,284,194,467c1786,4200,1489,4498,1124,4498v-366,,-663,-298,-663,-663c461,3651,537,3484,658,3364r,l3370,652r,1l4602,1885r,-652l3370,xe" fillcolor="#d1ccc5" stroked="f">
                <v:path arrowok="t" o:connecttype="custom" o:connectlocs="3435452,0;354759,2673943;0,3393306;1145830,4387850;2290641,3393306;1943018,2681021;1943018,2680137;1810493,2565109;1478162,2853562;1622920,2980093;1820688,3393306;1145830,3979945;469954,3393306;670780,2976553;670780,2976553;3435452,576906;3435452,577791;4691380,1667896;4691380,1090990;3435452,0" o:connectangles="0,0,0,0,0,0,0,0,0,0,0,0,0,0,0,0,0,0,0,0"/>
              </v:shape>
              <v:shape id="Freeform 6" o:spid="_x0000_s1032" style="position:absolute;left:6686;top:-19;width:31598;height:24536;visibility:visible;mso-wrap-style:square;v-text-anchor:top" coordsize="3099,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" path="m3099,2447l652,,,,2773,2773r326,-326xe" fillcolor="#d1ccc5" stroked="f">
                <v:path arrowok="t" o:connecttype="custom" o:connectlocs="3159760,2165185;664783,0;0,0;2827368,2453640;3159760,2165185" o:connectangles="0,0,0,0,0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FC1D" w14:textId="44F9B82E" w:rsidR="00F82443" w:rsidRDefault="00F82443">
    <w:pPr>
      <w:pStyle w:val="Topptekst"/>
    </w:pPr>
  </w:p>
  <w:p w14:paraId="5D40D3C3" w14:textId="1B53DCD1" w:rsidR="00F82443" w:rsidRDefault="00F82443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5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uppe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B07D709" id="Group 38636" o:spid="_x0000_s1026" style="position:absolute;margin-left:52.45pt;margin-top:82.45pt;width:742.9pt;height:.5pt;z-index:251684864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CBB4" w14:textId="77777777" w:rsidR="00F82443" w:rsidRPr="00C2434C" w:rsidRDefault="00F82443" w:rsidP="0088413A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36717524" w14:textId="51B2955C" w:rsidR="00725067" w:rsidRDefault="00725067" w:rsidP="00BE6129">
    <w:pPr>
      <w:pBdr>
        <w:bottom w:val="single" w:sz="4" w:space="0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Driftskontrakt veg for 3406 Solør 2027-2033</w:t>
    </w:r>
  </w:p>
  <w:p w14:paraId="0402A5C5" w14:textId="57469CDC" w:rsidR="00F82443" w:rsidRPr="001E7A52" w:rsidRDefault="00F82443" w:rsidP="00BE6129">
    <w:pPr>
      <w:pBdr>
        <w:bottom w:val="single" w:sz="4" w:space="0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ascii="Times New Roman" w:eastAsia="Times New Roman" w:hAnsi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D2-P</w:t>
    </w:r>
    <w:r w:rsidR="00BE6129">
      <w:rPr>
        <w:rFonts w:eastAsia="Times New Roman" w:cs="Times New Roman"/>
        <w:b/>
        <w:bCs/>
        <w:sz w:val="20"/>
        <w:szCs w:val="24"/>
      </w:rPr>
      <w:t>6</w:t>
    </w:r>
    <w:r>
      <w:rPr>
        <w:rFonts w:eastAsia="Times New Roman" w:cs="Times New Roman"/>
        <w:b/>
        <w:bCs/>
        <w:sz w:val="20"/>
        <w:szCs w:val="24"/>
      </w:rPr>
      <w:t>-</w:t>
    </w:r>
    <w:r w:rsidR="00E90D5C">
      <w:rPr>
        <w:rFonts w:eastAsia="Times New Roman" w:cs="Times New Roman"/>
        <w:b/>
        <w:bCs/>
        <w:sz w:val="20"/>
        <w:szCs w:val="24"/>
      </w:rPr>
      <w:t xml:space="preserve">Plan for </w:t>
    </w:r>
    <w:r w:rsidR="00BE6129">
      <w:rPr>
        <w:rFonts w:eastAsia="Times New Roman" w:cs="Times New Roman"/>
        <w:b/>
        <w:bCs/>
        <w:sz w:val="20"/>
        <w:szCs w:val="24"/>
      </w:rPr>
      <w:t>drift og vedlikehold av grøntarea</w:t>
    </w:r>
    <w:r w:rsidR="004E2625">
      <w:rPr>
        <w:rFonts w:eastAsia="Times New Roman" w:cs="Times New Roman"/>
        <w:b/>
        <w:bCs/>
        <w:sz w:val="20"/>
        <w:szCs w:val="24"/>
      </w:rPr>
      <w:t>l</w:t>
    </w:r>
    <w:r w:rsidR="006534A7"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6534A7"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725067">
      <w:rPr>
        <w:rFonts w:eastAsia="Times New Roman" w:cs="Times New Roman"/>
        <w:b/>
        <w:bCs/>
        <w:sz w:val="20"/>
        <w:szCs w:val="24"/>
      </w:rPr>
      <w:t>02.09.2026</w:t>
    </w:r>
  </w:p>
  <w:p w14:paraId="157A979B" w14:textId="5B7E6C35" w:rsidR="00F82443" w:rsidRDefault="00F82443" w:rsidP="00FE7EEE">
    <w:pPr>
      <w:tabs>
        <w:tab w:val="center" w:pos="4175"/>
        <w:tab w:val="left" w:pos="5370"/>
        <w:tab w:val="right" w:pos="14384"/>
      </w:tabs>
      <w:ind w:left="0" w:right="-426"/>
    </w:pP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BF26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6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uppe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E868AE" id="Group 38546" o:spid="_x0000_s1026" style="position:absolute;margin-left:52.45pt;margin-top:82.45pt;width:742.9pt;height:.5pt;z-index:251685888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BCFC49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48272A13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1860587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705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4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1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8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</w:abstractNum>
  <w:abstractNum w:abstractNumId="2" w15:restartNumberingAfterBreak="0">
    <w:nsid w:val="0B1F5CD1"/>
    <w:multiLevelType w:val="hybridMultilevel"/>
    <w:tmpl w:val="CFB285E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119B13BD"/>
    <w:multiLevelType w:val="hybridMultilevel"/>
    <w:tmpl w:val="DF02FEF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12BF69DC"/>
    <w:multiLevelType w:val="hybridMultilevel"/>
    <w:tmpl w:val="D6645BB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19C96DA2"/>
    <w:multiLevelType w:val="hybridMultilevel"/>
    <w:tmpl w:val="1AA2361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1AB13D12"/>
    <w:multiLevelType w:val="hybridMultilevel"/>
    <w:tmpl w:val="40B02AC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1E072D40"/>
    <w:multiLevelType w:val="hybridMultilevel"/>
    <w:tmpl w:val="527A7C3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FD26F58"/>
    <w:multiLevelType w:val="hybridMultilevel"/>
    <w:tmpl w:val="92C65E9C"/>
    <w:lvl w:ilvl="0" w:tplc="192CEDE8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9" w15:restartNumberingAfterBreak="0">
    <w:nsid w:val="283C30C9"/>
    <w:multiLevelType w:val="hybridMultilevel"/>
    <w:tmpl w:val="2EDE89D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91A09"/>
    <w:multiLevelType w:val="hybridMultilevel"/>
    <w:tmpl w:val="E1E810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8711354"/>
    <w:multiLevelType w:val="hybridMultilevel"/>
    <w:tmpl w:val="6204B7D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2" w15:restartNumberingAfterBreak="0">
    <w:nsid w:val="3AA04C1D"/>
    <w:multiLevelType w:val="hybridMultilevel"/>
    <w:tmpl w:val="84BA53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D0CAF"/>
    <w:multiLevelType w:val="hybridMultilevel"/>
    <w:tmpl w:val="A0067A6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3F596FD4"/>
    <w:multiLevelType w:val="hybridMultilevel"/>
    <w:tmpl w:val="4DF2C32C"/>
    <w:lvl w:ilvl="0" w:tplc="00EEFD6A">
      <w:numFmt w:val="bullet"/>
      <w:lvlText w:val=""/>
      <w:lvlJc w:val="left"/>
      <w:pPr>
        <w:ind w:left="134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5" w15:restartNumberingAfterBreak="0">
    <w:nsid w:val="3F7A5F23"/>
    <w:multiLevelType w:val="hybridMultilevel"/>
    <w:tmpl w:val="C3701BBC"/>
    <w:lvl w:ilvl="0" w:tplc="35707DFC">
      <w:start w:val="2"/>
      <w:numFmt w:val="bullet"/>
      <w:lvlText w:val="-"/>
      <w:lvlJc w:val="left"/>
      <w:pPr>
        <w:ind w:left="1065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425F7899"/>
    <w:multiLevelType w:val="hybridMultilevel"/>
    <w:tmpl w:val="7726692C"/>
    <w:lvl w:ilvl="0" w:tplc="E8ACA626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7" w15:restartNumberingAfterBreak="0">
    <w:nsid w:val="44B336D7"/>
    <w:multiLevelType w:val="hybridMultilevel"/>
    <w:tmpl w:val="20FCA62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45B14E15"/>
    <w:multiLevelType w:val="hybridMultilevel"/>
    <w:tmpl w:val="832EE8C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49DA7113"/>
    <w:multiLevelType w:val="hybridMultilevel"/>
    <w:tmpl w:val="5BC611D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4C272E7F"/>
    <w:multiLevelType w:val="hybridMultilevel"/>
    <w:tmpl w:val="00AC1D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4F92681E"/>
    <w:multiLevelType w:val="hybridMultilevel"/>
    <w:tmpl w:val="489E4A8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556C4561"/>
    <w:multiLevelType w:val="hybridMultilevel"/>
    <w:tmpl w:val="B31CEF9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56EC64B0"/>
    <w:multiLevelType w:val="hybridMultilevel"/>
    <w:tmpl w:val="EB4EC80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5727383B"/>
    <w:multiLevelType w:val="hybridMultilevel"/>
    <w:tmpl w:val="C2D04E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593C2D75"/>
    <w:multiLevelType w:val="hybridMultilevel"/>
    <w:tmpl w:val="9954C0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6" w15:restartNumberingAfterBreak="0">
    <w:nsid w:val="5A012333"/>
    <w:multiLevelType w:val="hybridMultilevel"/>
    <w:tmpl w:val="A53EA96E"/>
    <w:lvl w:ilvl="0" w:tplc="E6F60A4A">
      <w:numFmt w:val="bullet"/>
      <w:lvlText w:val="•"/>
      <w:lvlJc w:val="left"/>
      <w:pPr>
        <w:ind w:left="1410" w:hanging="705"/>
      </w:pPr>
      <w:rPr>
        <w:rFonts w:ascii="Roboto" w:eastAsiaTheme="majorEastAsia" w:hAnsi="Roboto" w:cstheme="majorBidi" w:hint="default"/>
      </w:rPr>
    </w:lvl>
    <w:lvl w:ilvl="1" w:tplc="04140003">
      <w:start w:val="1"/>
      <w:numFmt w:val="bullet"/>
      <w:lvlText w:val="o"/>
      <w:lvlJc w:val="left"/>
      <w:pPr>
        <w:ind w:left="1161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81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60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2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4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6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8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01" w:hanging="360"/>
      </w:pPr>
      <w:rPr>
        <w:rFonts w:ascii="Wingdings" w:hAnsi="Wingdings" w:hint="default"/>
      </w:rPr>
    </w:lvl>
  </w:abstractNum>
  <w:abstractNum w:abstractNumId="27" w15:restartNumberingAfterBreak="0">
    <w:nsid w:val="5CE93142"/>
    <w:multiLevelType w:val="hybridMultilevel"/>
    <w:tmpl w:val="F370C53C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12108B1"/>
    <w:multiLevelType w:val="hybridMultilevel"/>
    <w:tmpl w:val="EE7828E4"/>
    <w:lvl w:ilvl="0" w:tplc="E6F60A4A">
      <w:numFmt w:val="bullet"/>
      <w:lvlText w:val="•"/>
      <w:lvlJc w:val="left"/>
      <w:pPr>
        <w:ind w:left="1410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560A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18"/>
        <w:szCs w:val="16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634DE1"/>
    <w:multiLevelType w:val="hybridMultilevel"/>
    <w:tmpl w:val="E7D0C7E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0" w15:restartNumberingAfterBreak="0">
    <w:nsid w:val="65681843"/>
    <w:multiLevelType w:val="hybridMultilevel"/>
    <w:tmpl w:val="D47E902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1" w15:restartNumberingAfterBreak="0">
    <w:nsid w:val="69C73A4C"/>
    <w:multiLevelType w:val="hybridMultilevel"/>
    <w:tmpl w:val="80F0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46502E"/>
    <w:multiLevelType w:val="hybridMultilevel"/>
    <w:tmpl w:val="5A549DD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3" w15:restartNumberingAfterBreak="0">
    <w:nsid w:val="6B124CC0"/>
    <w:multiLevelType w:val="hybridMultilevel"/>
    <w:tmpl w:val="3E0CAB4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6CE260CC"/>
    <w:multiLevelType w:val="hybridMultilevel"/>
    <w:tmpl w:val="8050F8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 w15:restartNumberingAfterBreak="0">
    <w:nsid w:val="6CE43BD6"/>
    <w:multiLevelType w:val="hybridMultilevel"/>
    <w:tmpl w:val="A74E05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6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B4FC8"/>
    <w:multiLevelType w:val="hybridMultilevel"/>
    <w:tmpl w:val="F0DA9B7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1295914567">
    <w:abstractNumId w:val="36"/>
  </w:num>
  <w:num w:numId="2" w16cid:durableId="1275794852">
    <w:abstractNumId w:val="15"/>
  </w:num>
  <w:num w:numId="3" w16cid:durableId="1429808900">
    <w:abstractNumId w:val="4"/>
  </w:num>
  <w:num w:numId="4" w16cid:durableId="323164601">
    <w:abstractNumId w:val="10"/>
  </w:num>
  <w:num w:numId="5" w16cid:durableId="1301038165">
    <w:abstractNumId w:val="30"/>
  </w:num>
  <w:num w:numId="6" w16cid:durableId="2010714836">
    <w:abstractNumId w:val="32"/>
  </w:num>
  <w:num w:numId="7" w16cid:durableId="460852858">
    <w:abstractNumId w:val="23"/>
  </w:num>
  <w:num w:numId="8" w16cid:durableId="1193348663">
    <w:abstractNumId w:val="21"/>
  </w:num>
  <w:num w:numId="9" w16cid:durableId="1098210485">
    <w:abstractNumId w:val="29"/>
  </w:num>
  <w:num w:numId="10" w16cid:durableId="1112282451">
    <w:abstractNumId w:val="20"/>
  </w:num>
  <w:num w:numId="11" w16cid:durableId="2105612673">
    <w:abstractNumId w:val="37"/>
  </w:num>
  <w:num w:numId="12" w16cid:durableId="782650602">
    <w:abstractNumId w:val="34"/>
  </w:num>
  <w:num w:numId="13" w16cid:durableId="326710315">
    <w:abstractNumId w:val="19"/>
  </w:num>
  <w:num w:numId="14" w16cid:durableId="623468168">
    <w:abstractNumId w:val="7"/>
  </w:num>
  <w:num w:numId="15" w16cid:durableId="663319903">
    <w:abstractNumId w:val="5"/>
  </w:num>
  <w:num w:numId="16" w16cid:durableId="1758088941">
    <w:abstractNumId w:val="3"/>
  </w:num>
  <w:num w:numId="17" w16cid:durableId="747842940">
    <w:abstractNumId w:val="24"/>
  </w:num>
  <w:num w:numId="18" w16cid:durableId="577442432">
    <w:abstractNumId w:val="2"/>
  </w:num>
  <w:num w:numId="19" w16cid:durableId="82068596">
    <w:abstractNumId w:val="25"/>
  </w:num>
  <w:num w:numId="20" w16cid:durableId="1182279050">
    <w:abstractNumId w:val="11"/>
  </w:num>
  <w:num w:numId="21" w16cid:durableId="841243919">
    <w:abstractNumId w:val="13"/>
  </w:num>
  <w:num w:numId="22" w16cid:durableId="201985657">
    <w:abstractNumId w:val="6"/>
  </w:num>
  <w:num w:numId="23" w16cid:durableId="214238526">
    <w:abstractNumId w:val="35"/>
  </w:num>
  <w:num w:numId="24" w16cid:durableId="531188546">
    <w:abstractNumId w:val="1"/>
  </w:num>
  <w:num w:numId="25" w16cid:durableId="1598171775">
    <w:abstractNumId w:val="12"/>
  </w:num>
  <w:num w:numId="26" w16cid:durableId="1453549248">
    <w:abstractNumId w:val="31"/>
  </w:num>
  <w:num w:numId="27" w16cid:durableId="1174300688">
    <w:abstractNumId w:val="0"/>
  </w:num>
  <w:num w:numId="28" w16cid:durableId="934704889">
    <w:abstractNumId w:val="17"/>
  </w:num>
  <w:num w:numId="29" w16cid:durableId="562715563">
    <w:abstractNumId w:val="8"/>
  </w:num>
  <w:num w:numId="30" w16cid:durableId="188185516">
    <w:abstractNumId w:val="16"/>
  </w:num>
  <w:num w:numId="31" w16cid:durableId="1045256407">
    <w:abstractNumId w:val="14"/>
  </w:num>
  <w:num w:numId="32" w16cid:durableId="2084333189">
    <w:abstractNumId w:val="33"/>
  </w:num>
  <w:num w:numId="33" w16cid:durableId="2045858576">
    <w:abstractNumId w:val="18"/>
  </w:num>
  <w:num w:numId="34" w16cid:durableId="446654846">
    <w:abstractNumId w:val="22"/>
  </w:num>
  <w:num w:numId="35" w16cid:durableId="1027678156">
    <w:abstractNumId w:val="27"/>
  </w:num>
  <w:num w:numId="36" w16cid:durableId="1597053486">
    <w:abstractNumId w:val="9"/>
  </w:num>
  <w:num w:numId="37" w16cid:durableId="1013188497">
    <w:abstractNumId w:val="26"/>
  </w:num>
  <w:num w:numId="38" w16cid:durableId="109397482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1ACB"/>
    <w:rsid w:val="000030DB"/>
    <w:rsid w:val="00004837"/>
    <w:rsid w:val="00004BC9"/>
    <w:rsid w:val="00005810"/>
    <w:rsid w:val="00005B46"/>
    <w:rsid w:val="00006D06"/>
    <w:rsid w:val="00007B3A"/>
    <w:rsid w:val="0001075C"/>
    <w:rsid w:val="00012BBD"/>
    <w:rsid w:val="00012F2F"/>
    <w:rsid w:val="0001416D"/>
    <w:rsid w:val="000149D7"/>
    <w:rsid w:val="00014DBB"/>
    <w:rsid w:val="00014FF2"/>
    <w:rsid w:val="000152C3"/>
    <w:rsid w:val="00016686"/>
    <w:rsid w:val="00016B2D"/>
    <w:rsid w:val="00017EEB"/>
    <w:rsid w:val="00021AA9"/>
    <w:rsid w:val="00022B03"/>
    <w:rsid w:val="00022B5B"/>
    <w:rsid w:val="00023029"/>
    <w:rsid w:val="000304FA"/>
    <w:rsid w:val="00035881"/>
    <w:rsid w:val="00036C9C"/>
    <w:rsid w:val="000370D4"/>
    <w:rsid w:val="00037CFB"/>
    <w:rsid w:val="00040B89"/>
    <w:rsid w:val="0004150C"/>
    <w:rsid w:val="00043DBB"/>
    <w:rsid w:val="00043E47"/>
    <w:rsid w:val="000516EC"/>
    <w:rsid w:val="000528BA"/>
    <w:rsid w:val="00052E02"/>
    <w:rsid w:val="000534AE"/>
    <w:rsid w:val="00054088"/>
    <w:rsid w:val="00054558"/>
    <w:rsid w:val="00055404"/>
    <w:rsid w:val="0005647D"/>
    <w:rsid w:val="00057BE9"/>
    <w:rsid w:val="0006015E"/>
    <w:rsid w:val="00061A54"/>
    <w:rsid w:val="000630C0"/>
    <w:rsid w:val="000636A9"/>
    <w:rsid w:val="00070D20"/>
    <w:rsid w:val="00073699"/>
    <w:rsid w:val="00074C6A"/>
    <w:rsid w:val="00074F8B"/>
    <w:rsid w:val="00075601"/>
    <w:rsid w:val="00076132"/>
    <w:rsid w:val="00076BF9"/>
    <w:rsid w:val="0008083F"/>
    <w:rsid w:val="00080FCD"/>
    <w:rsid w:val="000852B7"/>
    <w:rsid w:val="00085E6B"/>
    <w:rsid w:val="00086AB3"/>
    <w:rsid w:val="0009159A"/>
    <w:rsid w:val="00093782"/>
    <w:rsid w:val="00096230"/>
    <w:rsid w:val="00096FE8"/>
    <w:rsid w:val="000973AF"/>
    <w:rsid w:val="00097D04"/>
    <w:rsid w:val="000A2831"/>
    <w:rsid w:val="000A3080"/>
    <w:rsid w:val="000A75D5"/>
    <w:rsid w:val="000B034B"/>
    <w:rsid w:val="000B1C84"/>
    <w:rsid w:val="000B22E1"/>
    <w:rsid w:val="000B2CA6"/>
    <w:rsid w:val="000B361B"/>
    <w:rsid w:val="000B3C7B"/>
    <w:rsid w:val="000B3F3E"/>
    <w:rsid w:val="000B574A"/>
    <w:rsid w:val="000B7AF8"/>
    <w:rsid w:val="000C00C2"/>
    <w:rsid w:val="000C3BA4"/>
    <w:rsid w:val="000C4C78"/>
    <w:rsid w:val="000D0ED1"/>
    <w:rsid w:val="000D0F14"/>
    <w:rsid w:val="000D3253"/>
    <w:rsid w:val="000D358D"/>
    <w:rsid w:val="000D382D"/>
    <w:rsid w:val="000D592B"/>
    <w:rsid w:val="000D65D6"/>
    <w:rsid w:val="000D7028"/>
    <w:rsid w:val="000E08F9"/>
    <w:rsid w:val="000E2FBF"/>
    <w:rsid w:val="000E30B0"/>
    <w:rsid w:val="000E4B5B"/>
    <w:rsid w:val="000E5A81"/>
    <w:rsid w:val="000E719A"/>
    <w:rsid w:val="000F0B08"/>
    <w:rsid w:val="000F2567"/>
    <w:rsid w:val="000F277E"/>
    <w:rsid w:val="000F3B2B"/>
    <w:rsid w:val="00100B80"/>
    <w:rsid w:val="00103006"/>
    <w:rsid w:val="00104FD6"/>
    <w:rsid w:val="001050C9"/>
    <w:rsid w:val="0010536F"/>
    <w:rsid w:val="001070EE"/>
    <w:rsid w:val="00107CD2"/>
    <w:rsid w:val="001128BA"/>
    <w:rsid w:val="00112C92"/>
    <w:rsid w:val="00113B91"/>
    <w:rsid w:val="00115018"/>
    <w:rsid w:val="00120152"/>
    <w:rsid w:val="001206EE"/>
    <w:rsid w:val="00124634"/>
    <w:rsid w:val="00126013"/>
    <w:rsid w:val="001315E0"/>
    <w:rsid w:val="001317F8"/>
    <w:rsid w:val="00132955"/>
    <w:rsid w:val="00135208"/>
    <w:rsid w:val="001354D2"/>
    <w:rsid w:val="001358CF"/>
    <w:rsid w:val="00135B21"/>
    <w:rsid w:val="00135D92"/>
    <w:rsid w:val="001369BA"/>
    <w:rsid w:val="00140899"/>
    <w:rsid w:val="001418B9"/>
    <w:rsid w:val="00141E69"/>
    <w:rsid w:val="00142EE5"/>
    <w:rsid w:val="00143826"/>
    <w:rsid w:val="00143ACD"/>
    <w:rsid w:val="001527B7"/>
    <w:rsid w:val="001529AE"/>
    <w:rsid w:val="00153A68"/>
    <w:rsid w:val="00154D32"/>
    <w:rsid w:val="0016065D"/>
    <w:rsid w:val="00160F99"/>
    <w:rsid w:val="00162BB4"/>
    <w:rsid w:val="00163A35"/>
    <w:rsid w:val="0016579B"/>
    <w:rsid w:val="00167ABF"/>
    <w:rsid w:val="001709FB"/>
    <w:rsid w:val="00170DAE"/>
    <w:rsid w:val="00170F14"/>
    <w:rsid w:val="001712A5"/>
    <w:rsid w:val="00171F22"/>
    <w:rsid w:val="0017290C"/>
    <w:rsid w:val="001738F2"/>
    <w:rsid w:val="00174BB9"/>
    <w:rsid w:val="00175370"/>
    <w:rsid w:val="00175380"/>
    <w:rsid w:val="001757E9"/>
    <w:rsid w:val="001808CE"/>
    <w:rsid w:val="00182FD7"/>
    <w:rsid w:val="00183130"/>
    <w:rsid w:val="001849F2"/>
    <w:rsid w:val="0018553A"/>
    <w:rsid w:val="00186464"/>
    <w:rsid w:val="0018723F"/>
    <w:rsid w:val="00187A62"/>
    <w:rsid w:val="00190BB6"/>
    <w:rsid w:val="00190DCA"/>
    <w:rsid w:val="00191033"/>
    <w:rsid w:val="001911A6"/>
    <w:rsid w:val="00191283"/>
    <w:rsid w:val="00192C84"/>
    <w:rsid w:val="00192DDB"/>
    <w:rsid w:val="00193130"/>
    <w:rsid w:val="00194DD8"/>
    <w:rsid w:val="001A0809"/>
    <w:rsid w:val="001A0AD3"/>
    <w:rsid w:val="001A0E14"/>
    <w:rsid w:val="001A30A5"/>
    <w:rsid w:val="001A6629"/>
    <w:rsid w:val="001B0ADB"/>
    <w:rsid w:val="001B158C"/>
    <w:rsid w:val="001B2842"/>
    <w:rsid w:val="001B3965"/>
    <w:rsid w:val="001B5EA2"/>
    <w:rsid w:val="001B7A35"/>
    <w:rsid w:val="001C0D69"/>
    <w:rsid w:val="001C0D6F"/>
    <w:rsid w:val="001C1EA7"/>
    <w:rsid w:val="001C1F03"/>
    <w:rsid w:val="001C2212"/>
    <w:rsid w:val="001C24DE"/>
    <w:rsid w:val="001C3A9A"/>
    <w:rsid w:val="001C45AC"/>
    <w:rsid w:val="001C6CBB"/>
    <w:rsid w:val="001C6DFB"/>
    <w:rsid w:val="001C714B"/>
    <w:rsid w:val="001C7D46"/>
    <w:rsid w:val="001C7D88"/>
    <w:rsid w:val="001D2883"/>
    <w:rsid w:val="001D2FCA"/>
    <w:rsid w:val="001D3EE2"/>
    <w:rsid w:val="001D669A"/>
    <w:rsid w:val="001E3C23"/>
    <w:rsid w:val="001E4726"/>
    <w:rsid w:val="001E6259"/>
    <w:rsid w:val="001E6281"/>
    <w:rsid w:val="001E6D56"/>
    <w:rsid w:val="001E73A5"/>
    <w:rsid w:val="001E7A52"/>
    <w:rsid w:val="001F06C5"/>
    <w:rsid w:val="001F1842"/>
    <w:rsid w:val="001F19A0"/>
    <w:rsid w:val="001F528B"/>
    <w:rsid w:val="001F7DC9"/>
    <w:rsid w:val="00200D8C"/>
    <w:rsid w:val="00204275"/>
    <w:rsid w:val="00204791"/>
    <w:rsid w:val="0020491F"/>
    <w:rsid w:val="002049C5"/>
    <w:rsid w:val="00206872"/>
    <w:rsid w:val="00211D6C"/>
    <w:rsid w:val="002125BF"/>
    <w:rsid w:val="00212E8A"/>
    <w:rsid w:val="00213A28"/>
    <w:rsid w:val="00215447"/>
    <w:rsid w:val="00215A81"/>
    <w:rsid w:val="0021646D"/>
    <w:rsid w:val="00216760"/>
    <w:rsid w:val="002175BB"/>
    <w:rsid w:val="00221965"/>
    <w:rsid w:val="0022286B"/>
    <w:rsid w:val="002237DC"/>
    <w:rsid w:val="00227270"/>
    <w:rsid w:val="00230C23"/>
    <w:rsid w:val="002323EF"/>
    <w:rsid w:val="002324C1"/>
    <w:rsid w:val="00232E3E"/>
    <w:rsid w:val="00232F74"/>
    <w:rsid w:val="00235091"/>
    <w:rsid w:val="00235F32"/>
    <w:rsid w:val="00236102"/>
    <w:rsid w:val="002372FB"/>
    <w:rsid w:val="002379E8"/>
    <w:rsid w:val="0024070A"/>
    <w:rsid w:val="00242123"/>
    <w:rsid w:val="002425EF"/>
    <w:rsid w:val="00243A0A"/>
    <w:rsid w:val="00245AAC"/>
    <w:rsid w:val="002464F1"/>
    <w:rsid w:val="00247289"/>
    <w:rsid w:val="00250B67"/>
    <w:rsid w:val="002512F5"/>
    <w:rsid w:val="002517E3"/>
    <w:rsid w:val="00251839"/>
    <w:rsid w:val="00251EBA"/>
    <w:rsid w:val="00252611"/>
    <w:rsid w:val="0025469C"/>
    <w:rsid w:val="00254E0D"/>
    <w:rsid w:val="00255240"/>
    <w:rsid w:val="002560A5"/>
    <w:rsid w:val="00257A0F"/>
    <w:rsid w:val="00257E2F"/>
    <w:rsid w:val="00261844"/>
    <w:rsid w:val="00261C75"/>
    <w:rsid w:val="002633CE"/>
    <w:rsid w:val="002666A0"/>
    <w:rsid w:val="00267658"/>
    <w:rsid w:val="0027087B"/>
    <w:rsid w:val="002711AF"/>
    <w:rsid w:val="00271E55"/>
    <w:rsid w:val="00272BAA"/>
    <w:rsid w:val="00274814"/>
    <w:rsid w:val="00275E6A"/>
    <w:rsid w:val="00276ACF"/>
    <w:rsid w:val="00281E1F"/>
    <w:rsid w:val="00282C5B"/>
    <w:rsid w:val="0028320E"/>
    <w:rsid w:val="002869AA"/>
    <w:rsid w:val="00287318"/>
    <w:rsid w:val="00290F5A"/>
    <w:rsid w:val="00291F9E"/>
    <w:rsid w:val="002933E8"/>
    <w:rsid w:val="00293F30"/>
    <w:rsid w:val="00296062"/>
    <w:rsid w:val="00297934"/>
    <w:rsid w:val="002A2342"/>
    <w:rsid w:val="002A2DCF"/>
    <w:rsid w:val="002A6FBE"/>
    <w:rsid w:val="002A6FFD"/>
    <w:rsid w:val="002B0F80"/>
    <w:rsid w:val="002B11C7"/>
    <w:rsid w:val="002B1BD5"/>
    <w:rsid w:val="002B46E9"/>
    <w:rsid w:val="002B5197"/>
    <w:rsid w:val="002B690A"/>
    <w:rsid w:val="002B6B39"/>
    <w:rsid w:val="002B723E"/>
    <w:rsid w:val="002B73E2"/>
    <w:rsid w:val="002C6736"/>
    <w:rsid w:val="002D0EE2"/>
    <w:rsid w:val="002D1299"/>
    <w:rsid w:val="002D37B9"/>
    <w:rsid w:val="002D476F"/>
    <w:rsid w:val="002D74DC"/>
    <w:rsid w:val="002E098C"/>
    <w:rsid w:val="002E279B"/>
    <w:rsid w:val="002E33AD"/>
    <w:rsid w:val="002F2FD5"/>
    <w:rsid w:val="002F57EB"/>
    <w:rsid w:val="002F7A53"/>
    <w:rsid w:val="00300460"/>
    <w:rsid w:val="00301809"/>
    <w:rsid w:val="003026CD"/>
    <w:rsid w:val="00302B3C"/>
    <w:rsid w:val="00302FF5"/>
    <w:rsid w:val="00304BBA"/>
    <w:rsid w:val="003055D5"/>
    <w:rsid w:val="003057B2"/>
    <w:rsid w:val="003066AD"/>
    <w:rsid w:val="00306F79"/>
    <w:rsid w:val="0030709A"/>
    <w:rsid w:val="0030757E"/>
    <w:rsid w:val="003109F1"/>
    <w:rsid w:val="003119B5"/>
    <w:rsid w:val="0031269B"/>
    <w:rsid w:val="00312925"/>
    <w:rsid w:val="003137E4"/>
    <w:rsid w:val="003139DF"/>
    <w:rsid w:val="00314987"/>
    <w:rsid w:val="00314999"/>
    <w:rsid w:val="0031522E"/>
    <w:rsid w:val="00315AE6"/>
    <w:rsid w:val="00315F57"/>
    <w:rsid w:val="00316B93"/>
    <w:rsid w:val="00317291"/>
    <w:rsid w:val="00317DFB"/>
    <w:rsid w:val="00320B61"/>
    <w:rsid w:val="00320C80"/>
    <w:rsid w:val="00323413"/>
    <w:rsid w:val="003254F5"/>
    <w:rsid w:val="00330D4A"/>
    <w:rsid w:val="00331E06"/>
    <w:rsid w:val="003324C2"/>
    <w:rsid w:val="00333DA2"/>
    <w:rsid w:val="00334D2C"/>
    <w:rsid w:val="00336403"/>
    <w:rsid w:val="00340653"/>
    <w:rsid w:val="00341678"/>
    <w:rsid w:val="00341D25"/>
    <w:rsid w:val="00342975"/>
    <w:rsid w:val="003449A7"/>
    <w:rsid w:val="00345F39"/>
    <w:rsid w:val="003465B9"/>
    <w:rsid w:val="00346A7E"/>
    <w:rsid w:val="003506E2"/>
    <w:rsid w:val="003512B8"/>
    <w:rsid w:val="00354114"/>
    <w:rsid w:val="00354363"/>
    <w:rsid w:val="00355AB0"/>
    <w:rsid w:val="00355BEA"/>
    <w:rsid w:val="00362876"/>
    <w:rsid w:val="00363898"/>
    <w:rsid w:val="0036414E"/>
    <w:rsid w:val="00364422"/>
    <w:rsid w:val="003662D7"/>
    <w:rsid w:val="003669E4"/>
    <w:rsid w:val="00367611"/>
    <w:rsid w:val="003677BC"/>
    <w:rsid w:val="0037101B"/>
    <w:rsid w:val="00371112"/>
    <w:rsid w:val="00372078"/>
    <w:rsid w:val="0037238C"/>
    <w:rsid w:val="00372AA4"/>
    <w:rsid w:val="00373656"/>
    <w:rsid w:val="00374F6B"/>
    <w:rsid w:val="00375C8B"/>
    <w:rsid w:val="00377E98"/>
    <w:rsid w:val="00380458"/>
    <w:rsid w:val="003818AD"/>
    <w:rsid w:val="00381E20"/>
    <w:rsid w:val="003821C8"/>
    <w:rsid w:val="003836B4"/>
    <w:rsid w:val="00383853"/>
    <w:rsid w:val="00383DD5"/>
    <w:rsid w:val="00384846"/>
    <w:rsid w:val="00385240"/>
    <w:rsid w:val="00385FA7"/>
    <w:rsid w:val="003878CF"/>
    <w:rsid w:val="00387C35"/>
    <w:rsid w:val="00390A50"/>
    <w:rsid w:val="00391808"/>
    <w:rsid w:val="00392C37"/>
    <w:rsid w:val="00397D19"/>
    <w:rsid w:val="003A18D7"/>
    <w:rsid w:val="003A2D18"/>
    <w:rsid w:val="003A4405"/>
    <w:rsid w:val="003A5ECC"/>
    <w:rsid w:val="003A786E"/>
    <w:rsid w:val="003B027E"/>
    <w:rsid w:val="003B0292"/>
    <w:rsid w:val="003B0CD1"/>
    <w:rsid w:val="003B0EB8"/>
    <w:rsid w:val="003B1AFE"/>
    <w:rsid w:val="003C2C69"/>
    <w:rsid w:val="003C2CD3"/>
    <w:rsid w:val="003C7A03"/>
    <w:rsid w:val="003D4208"/>
    <w:rsid w:val="003D506E"/>
    <w:rsid w:val="003D5572"/>
    <w:rsid w:val="003D5CB6"/>
    <w:rsid w:val="003D6C57"/>
    <w:rsid w:val="003D7B3B"/>
    <w:rsid w:val="003E0C5A"/>
    <w:rsid w:val="003E279B"/>
    <w:rsid w:val="003E3C23"/>
    <w:rsid w:val="003E4E44"/>
    <w:rsid w:val="003E5D1E"/>
    <w:rsid w:val="003E5D8F"/>
    <w:rsid w:val="003E5EEB"/>
    <w:rsid w:val="003E72C6"/>
    <w:rsid w:val="003F1C7E"/>
    <w:rsid w:val="003F214F"/>
    <w:rsid w:val="003F2B96"/>
    <w:rsid w:val="003F4A5D"/>
    <w:rsid w:val="003F5311"/>
    <w:rsid w:val="003F73E7"/>
    <w:rsid w:val="003F784C"/>
    <w:rsid w:val="004015E0"/>
    <w:rsid w:val="00403373"/>
    <w:rsid w:val="00404320"/>
    <w:rsid w:val="004045C8"/>
    <w:rsid w:val="00413E97"/>
    <w:rsid w:val="00420D8D"/>
    <w:rsid w:val="0042116C"/>
    <w:rsid w:val="00421395"/>
    <w:rsid w:val="0042154A"/>
    <w:rsid w:val="004215C8"/>
    <w:rsid w:val="004225C6"/>
    <w:rsid w:val="00422792"/>
    <w:rsid w:val="00422FFD"/>
    <w:rsid w:val="00423B92"/>
    <w:rsid w:val="004245E0"/>
    <w:rsid w:val="004256A0"/>
    <w:rsid w:val="004257DE"/>
    <w:rsid w:val="0042671C"/>
    <w:rsid w:val="004305AF"/>
    <w:rsid w:val="00431C3C"/>
    <w:rsid w:val="004343C4"/>
    <w:rsid w:val="00434B07"/>
    <w:rsid w:val="004367C5"/>
    <w:rsid w:val="0043707F"/>
    <w:rsid w:val="004419A8"/>
    <w:rsid w:val="0044336D"/>
    <w:rsid w:val="004444A7"/>
    <w:rsid w:val="00447498"/>
    <w:rsid w:val="00447ED4"/>
    <w:rsid w:val="00451D7D"/>
    <w:rsid w:val="0045258C"/>
    <w:rsid w:val="00452707"/>
    <w:rsid w:val="00453CB1"/>
    <w:rsid w:val="00456E89"/>
    <w:rsid w:val="0046086C"/>
    <w:rsid w:val="00461329"/>
    <w:rsid w:val="004619BA"/>
    <w:rsid w:val="00462117"/>
    <w:rsid w:val="00464514"/>
    <w:rsid w:val="00464678"/>
    <w:rsid w:val="00464DC6"/>
    <w:rsid w:val="00467055"/>
    <w:rsid w:val="00467906"/>
    <w:rsid w:val="00467CE5"/>
    <w:rsid w:val="00470E55"/>
    <w:rsid w:val="00474315"/>
    <w:rsid w:val="00474F57"/>
    <w:rsid w:val="00475D24"/>
    <w:rsid w:val="00476128"/>
    <w:rsid w:val="00476942"/>
    <w:rsid w:val="004803E2"/>
    <w:rsid w:val="0048053C"/>
    <w:rsid w:val="004815D2"/>
    <w:rsid w:val="00482391"/>
    <w:rsid w:val="004837D5"/>
    <w:rsid w:val="00485A5B"/>
    <w:rsid w:val="00490C91"/>
    <w:rsid w:val="00492A10"/>
    <w:rsid w:val="0049308C"/>
    <w:rsid w:val="004936AF"/>
    <w:rsid w:val="00494B4F"/>
    <w:rsid w:val="004953D4"/>
    <w:rsid w:val="0049574D"/>
    <w:rsid w:val="00495845"/>
    <w:rsid w:val="00496820"/>
    <w:rsid w:val="0049713A"/>
    <w:rsid w:val="004971FF"/>
    <w:rsid w:val="004A02A6"/>
    <w:rsid w:val="004A19B4"/>
    <w:rsid w:val="004A1EDC"/>
    <w:rsid w:val="004A3E4A"/>
    <w:rsid w:val="004A748C"/>
    <w:rsid w:val="004B0316"/>
    <w:rsid w:val="004B0383"/>
    <w:rsid w:val="004B0F07"/>
    <w:rsid w:val="004B2BA8"/>
    <w:rsid w:val="004B2D0B"/>
    <w:rsid w:val="004B3F65"/>
    <w:rsid w:val="004B54C5"/>
    <w:rsid w:val="004B552A"/>
    <w:rsid w:val="004B7702"/>
    <w:rsid w:val="004B7AF9"/>
    <w:rsid w:val="004C1FB2"/>
    <w:rsid w:val="004C2182"/>
    <w:rsid w:val="004C25F2"/>
    <w:rsid w:val="004C2B3A"/>
    <w:rsid w:val="004C3D50"/>
    <w:rsid w:val="004C45E4"/>
    <w:rsid w:val="004C5418"/>
    <w:rsid w:val="004C693F"/>
    <w:rsid w:val="004C754D"/>
    <w:rsid w:val="004D0592"/>
    <w:rsid w:val="004D2678"/>
    <w:rsid w:val="004D2888"/>
    <w:rsid w:val="004D4629"/>
    <w:rsid w:val="004D5406"/>
    <w:rsid w:val="004D577D"/>
    <w:rsid w:val="004D5986"/>
    <w:rsid w:val="004D5E13"/>
    <w:rsid w:val="004D6DB2"/>
    <w:rsid w:val="004D702A"/>
    <w:rsid w:val="004D7723"/>
    <w:rsid w:val="004E0AFA"/>
    <w:rsid w:val="004E0EAE"/>
    <w:rsid w:val="004E14F0"/>
    <w:rsid w:val="004E20ED"/>
    <w:rsid w:val="004E2625"/>
    <w:rsid w:val="004E26DD"/>
    <w:rsid w:val="004E40B1"/>
    <w:rsid w:val="004E4195"/>
    <w:rsid w:val="004E7CEC"/>
    <w:rsid w:val="004F08E1"/>
    <w:rsid w:val="004F0A2A"/>
    <w:rsid w:val="004F3510"/>
    <w:rsid w:val="004F3D5E"/>
    <w:rsid w:val="004F5442"/>
    <w:rsid w:val="004F5DC2"/>
    <w:rsid w:val="00500AF8"/>
    <w:rsid w:val="00500D0F"/>
    <w:rsid w:val="00502847"/>
    <w:rsid w:val="00502F3A"/>
    <w:rsid w:val="005052D1"/>
    <w:rsid w:val="00505AFA"/>
    <w:rsid w:val="00507675"/>
    <w:rsid w:val="0050799A"/>
    <w:rsid w:val="00510312"/>
    <w:rsid w:val="00511234"/>
    <w:rsid w:val="00512CBD"/>
    <w:rsid w:val="00513724"/>
    <w:rsid w:val="00514890"/>
    <w:rsid w:val="00515519"/>
    <w:rsid w:val="005165B2"/>
    <w:rsid w:val="00516D47"/>
    <w:rsid w:val="00520353"/>
    <w:rsid w:val="00520724"/>
    <w:rsid w:val="00522908"/>
    <w:rsid w:val="00522F92"/>
    <w:rsid w:val="00523B24"/>
    <w:rsid w:val="00524258"/>
    <w:rsid w:val="00525192"/>
    <w:rsid w:val="00525C4A"/>
    <w:rsid w:val="00526C3D"/>
    <w:rsid w:val="005315F3"/>
    <w:rsid w:val="005322E5"/>
    <w:rsid w:val="00533272"/>
    <w:rsid w:val="005347B7"/>
    <w:rsid w:val="00534801"/>
    <w:rsid w:val="005352E0"/>
    <w:rsid w:val="005374EF"/>
    <w:rsid w:val="00537FAE"/>
    <w:rsid w:val="00541483"/>
    <w:rsid w:val="00542B4D"/>
    <w:rsid w:val="0054332B"/>
    <w:rsid w:val="00543C3D"/>
    <w:rsid w:val="00545D57"/>
    <w:rsid w:val="005467A1"/>
    <w:rsid w:val="005479B6"/>
    <w:rsid w:val="0055123E"/>
    <w:rsid w:val="00551A1D"/>
    <w:rsid w:val="0055661B"/>
    <w:rsid w:val="0056067D"/>
    <w:rsid w:val="00561AEC"/>
    <w:rsid w:val="00564F42"/>
    <w:rsid w:val="005658FE"/>
    <w:rsid w:val="0056652E"/>
    <w:rsid w:val="00573CAA"/>
    <w:rsid w:val="005758BE"/>
    <w:rsid w:val="005763C5"/>
    <w:rsid w:val="00576429"/>
    <w:rsid w:val="00580233"/>
    <w:rsid w:val="005835E5"/>
    <w:rsid w:val="00583EDC"/>
    <w:rsid w:val="00586325"/>
    <w:rsid w:val="00586A61"/>
    <w:rsid w:val="00586DD4"/>
    <w:rsid w:val="00590D71"/>
    <w:rsid w:val="005911AB"/>
    <w:rsid w:val="00592326"/>
    <w:rsid w:val="00592640"/>
    <w:rsid w:val="005927BF"/>
    <w:rsid w:val="00593E80"/>
    <w:rsid w:val="0059417D"/>
    <w:rsid w:val="00594C3F"/>
    <w:rsid w:val="00595A39"/>
    <w:rsid w:val="0059618D"/>
    <w:rsid w:val="0059767E"/>
    <w:rsid w:val="005A0FC6"/>
    <w:rsid w:val="005A1594"/>
    <w:rsid w:val="005A3E66"/>
    <w:rsid w:val="005A41A8"/>
    <w:rsid w:val="005A4B55"/>
    <w:rsid w:val="005A7770"/>
    <w:rsid w:val="005B1D80"/>
    <w:rsid w:val="005B2A8C"/>
    <w:rsid w:val="005B3697"/>
    <w:rsid w:val="005B4236"/>
    <w:rsid w:val="005C0BE1"/>
    <w:rsid w:val="005C16C1"/>
    <w:rsid w:val="005C191B"/>
    <w:rsid w:val="005C246F"/>
    <w:rsid w:val="005C24FC"/>
    <w:rsid w:val="005C36CF"/>
    <w:rsid w:val="005C3F07"/>
    <w:rsid w:val="005C5EEA"/>
    <w:rsid w:val="005D1823"/>
    <w:rsid w:val="005D3375"/>
    <w:rsid w:val="005D3935"/>
    <w:rsid w:val="005D59BD"/>
    <w:rsid w:val="005D6076"/>
    <w:rsid w:val="005E0426"/>
    <w:rsid w:val="005E0440"/>
    <w:rsid w:val="005E0B05"/>
    <w:rsid w:val="005E0FAE"/>
    <w:rsid w:val="005E1738"/>
    <w:rsid w:val="005E3ADF"/>
    <w:rsid w:val="005E4B2A"/>
    <w:rsid w:val="005E621D"/>
    <w:rsid w:val="005E6E03"/>
    <w:rsid w:val="005F2112"/>
    <w:rsid w:val="005F2F6F"/>
    <w:rsid w:val="005F343C"/>
    <w:rsid w:val="005F5B30"/>
    <w:rsid w:val="005F6EEE"/>
    <w:rsid w:val="005F7C63"/>
    <w:rsid w:val="00600CD3"/>
    <w:rsid w:val="006023CF"/>
    <w:rsid w:val="006042C3"/>
    <w:rsid w:val="00604F55"/>
    <w:rsid w:val="006055EF"/>
    <w:rsid w:val="00605B81"/>
    <w:rsid w:val="00612AD7"/>
    <w:rsid w:val="00613D81"/>
    <w:rsid w:val="00614E30"/>
    <w:rsid w:val="00615436"/>
    <w:rsid w:val="0062194B"/>
    <w:rsid w:val="0062283A"/>
    <w:rsid w:val="00622D2D"/>
    <w:rsid w:val="00622F52"/>
    <w:rsid w:val="00623A82"/>
    <w:rsid w:val="00624B69"/>
    <w:rsid w:val="006255C7"/>
    <w:rsid w:val="00626F84"/>
    <w:rsid w:val="00627CA7"/>
    <w:rsid w:val="00627FEA"/>
    <w:rsid w:val="0063051A"/>
    <w:rsid w:val="00642142"/>
    <w:rsid w:val="00643AA2"/>
    <w:rsid w:val="006452FA"/>
    <w:rsid w:val="0064549C"/>
    <w:rsid w:val="00645594"/>
    <w:rsid w:val="00647658"/>
    <w:rsid w:val="00647733"/>
    <w:rsid w:val="00650830"/>
    <w:rsid w:val="006510E8"/>
    <w:rsid w:val="006515F6"/>
    <w:rsid w:val="00651A31"/>
    <w:rsid w:val="006534A7"/>
    <w:rsid w:val="00654779"/>
    <w:rsid w:val="00655C0E"/>
    <w:rsid w:val="006567B9"/>
    <w:rsid w:val="00656C0B"/>
    <w:rsid w:val="006570ED"/>
    <w:rsid w:val="0066552A"/>
    <w:rsid w:val="00667F25"/>
    <w:rsid w:val="00670860"/>
    <w:rsid w:val="006718DB"/>
    <w:rsid w:val="006722A6"/>
    <w:rsid w:val="00672CC0"/>
    <w:rsid w:val="0067430C"/>
    <w:rsid w:val="00675A17"/>
    <w:rsid w:val="00677142"/>
    <w:rsid w:val="006773CD"/>
    <w:rsid w:val="00677AE8"/>
    <w:rsid w:val="00677EBF"/>
    <w:rsid w:val="006807AE"/>
    <w:rsid w:val="00680D38"/>
    <w:rsid w:val="0068180F"/>
    <w:rsid w:val="00682394"/>
    <w:rsid w:val="006839BB"/>
    <w:rsid w:val="006839FB"/>
    <w:rsid w:val="00683CA8"/>
    <w:rsid w:val="0069042B"/>
    <w:rsid w:val="00691D5D"/>
    <w:rsid w:val="00692161"/>
    <w:rsid w:val="00694C5B"/>
    <w:rsid w:val="00694EF5"/>
    <w:rsid w:val="006A069D"/>
    <w:rsid w:val="006A0ADF"/>
    <w:rsid w:val="006A2C0C"/>
    <w:rsid w:val="006A3548"/>
    <w:rsid w:val="006A3D75"/>
    <w:rsid w:val="006A68FD"/>
    <w:rsid w:val="006A7D53"/>
    <w:rsid w:val="006B177B"/>
    <w:rsid w:val="006B275C"/>
    <w:rsid w:val="006B3525"/>
    <w:rsid w:val="006B4722"/>
    <w:rsid w:val="006B6C5B"/>
    <w:rsid w:val="006B6FA3"/>
    <w:rsid w:val="006C2569"/>
    <w:rsid w:val="006C2FDC"/>
    <w:rsid w:val="006C56B5"/>
    <w:rsid w:val="006D1A79"/>
    <w:rsid w:val="006D3FE9"/>
    <w:rsid w:val="006D5CAD"/>
    <w:rsid w:val="006D68FA"/>
    <w:rsid w:val="006E0146"/>
    <w:rsid w:val="006E0416"/>
    <w:rsid w:val="006E0512"/>
    <w:rsid w:val="006E5517"/>
    <w:rsid w:val="006E5975"/>
    <w:rsid w:val="006E678C"/>
    <w:rsid w:val="006F3720"/>
    <w:rsid w:val="006F3894"/>
    <w:rsid w:val="006F4EF9"/>
    <w:rsid w:val="006F6E3D"/>
    <w:rsid w:val="00701A9C"/>
    <w:rsid w:val="00704E25"/>
    <w:rsid w:val="00705258"/>
    <w:rsid w:val="007054B0"/>
    <w:rsid w:val="00706B5C"/>
    <w:rsid w:val="00710246"/>
    <w:rsid w:val="0071033F"/>
    <w:rsid w:val="00711B6F"/>
    <w:rsid w:val="00712C07"/>
    <w:rsid w:val="00712CD7"/>
    <w:rsid w:val="007130ED"/>
    <w:rsid w:val="00713EEA"/>
    <w:rsid w:val="007159BA"/>
    <w:rsid w:val="00715DDD"/>
    <w:rsid w:val="00715F5F"/>
    <w:rsid w:val="007172EC"/>
    <w:rsid w:val="00717D15"/>
    <w:rsid w:val="00717EE2"/>
    <w:rsid w:val="0072191A"/>
    <w:rsid w:val="0072231F"/>
    <w:rsid w:val="007228CA"/>
    <w:rsid w:val="00723AE3"/>
    <w:rsid w:val="00724F3C"/>
    <w:rsid w:val="00725067"/>
    <w:rsid w:val="007303F4"/>
    <w:rsid w:val="00733960"/>
    <w:rsid w:val="00734303"/>
    <w:rsid w:val="00737A75"/>
    <w:rsid w:val="007421C1"/>
    <w:rsid w:val="00743849"/>
    <w:rsid w:val="00744832"/>
    <w:rsid w:val="00746CBD"/>
    <w:rsid w:val="00750083"/>
    <w:rsid w:val="007531B5"/>
    <w:rsid w:val="00753CD0"/>
    <w:rsid w:val="007549D7"/>
    <w:rsid w:val="007565EC"/>
    <w:rsid w:val="00756942"/>
    <w:rsid w:val="00756CD2"/>
    <w:rsid w:val="00757040"/>
    <w:rsid w:val="007575F8"/>
    <w:rsid w:val="00757DED"/>
    <w:rsid w:val="007611DE"/>
    <w:rsid w:val="0076158C"/>
    <w:rsid w:val="00762D80"/>
    <w:rsid w:val="007647D2"/>
    <w:rsid w:val="0076650E"/>
    <w:rsid w:val="00766638"/>
    <w:rsid w:val="0077077B"/>
    <w:rsid w:val="00770E6F"/>
    <w:rsid w:val="007716D0"/>
    <w:rsid w:val="0077182D"/>
    <w:rsid w:val="007728DF"/>
    <w:rsid w:val="00772F3F"/>
    <w:rsid w:val="00773CB2"/>
    <w:rsid w:val="00773F08"/>
    <w:rsid w:val="00773F1D"/>
    <w:rsid w:val="00776C5C"/>
    <w:rsid w:val="00777A7F"/>
    <w:rsid w:val="00782017"/>
    <w:rsid w:val="007821C8"/>
    <w:rsid w:val="00782FF5"/>
    <w:rsid w:val="007830A7"/>
    <w:rsid w:val="00784352"/>
    <w:rsid w:val="00785F1D"/>
    <w:rsid w:val="00786BE7"/>
    <w:rsid w:val="0079112F"/>
    <w:rsid w:val="00793E86"/>
    <w:rsid w:val="0079458C"/>
    <w:rsid w:val="00796312"/>
    <w:rsid w:val="007972F9"/>
    <w:rsid w:val="007A14F1"/>
    <w:rsid w:val="007A2DDC"/>
    <w:rsid w:val="007A2F68"/>
    <w:rsid w:val="007A49C9"/>
    <w:rsid w:val="007A4AD7"/>
    <w:rsid w:val="007A6568"/>
    <w:rsid w:val="007B0173"/>
    <w:rsid w:val="007B069B"/>
    <w:rsid w:val="007B0D5E"/>
    <w:rsid w:val="007B104C"/>
    <w:rsid w:val="007B3595"/>
    <w:rsid w:val="007B375B"/>
    <w:rsid w:val="007B3932"/>
    <w:rsid w:val="007B3F24"/>
    <w:rsid w:val="007B4697"/>
    <w:rsid w:val="007B51A6"/>
    <w:rsid w:val="007B6079"/>
    <w:rsid w:val="007C1A19"/>
    <w:rsid w:val="007C4466"/>
    <w:rsid w:val="007C4524"/>
    <w:rsid w:val="007C503C"/>
    <w:rsid w:val="007D0094"/>
    <w:rsid w:val="007D1FA4"/>
    <w:rsid w:val="007D3CCD"/>
    <w:rsid w:val="007D5244"/>
    <w:rsid w:val="007D5BCD"/>
    <w:rsid w:val="007D5CCF"/>
    <w:rsid w:val="007E27B3"/>
    <w:rsid w:val="007E2E6B"/>
    <w:rsid w:val="007E3DBC"/>
    <w:rsid w:val="007E49F0"/>
    <w:rsid w:val="007E5E30"/>
    <w:rsid w:val="007F051A"/>
    <w:rsid w:val="007F0FC6"/>
    <w:rsid w:val="007F1498"/>
    <w:rsid w:val="007F22F0"/>
    <w:rsid w:val="007F37D3"/>
    <w:rsid w:val="007F4B2E"/>
    <w:rsid w:val="008000BF"/>
    <w:rsid w:val="0080343B"/>
    <w:rsid w:val="00803D7E"/>
    <w:rsid w:val="0080461C"/>
    <w:rsid w:val="008048D2"/>
    <w:rsid w:val="0080780C"/>
    <w:rsid w:val="00807A27"/>
    <w:rsid w:val="00813717"/>
    <w:rsid w:val="00813834"/>
    <w:rsid w:val="00814CC7"/>
    <w:rsid w:val="0081574B"/>
    <w:rsid w:val="008159F9"/>
    <w:rsid w:val="00815C01"/>
    <w:rsid w:val="008168FA"/>
    <w:rsid w:val="00820EA7"/>
    <w:rsid w:val="008232E8"/>
    <w:rsid w:val="00823D98"/>
    <w:rsid w:val="008245E7"/>
    <w:rsid w:val="00826000"/>
    <w:rsid w:val="0082666F"/>
    <w:rsid w:val="00826CE5"/>
    <w:rsid w:val="00827D80"/>
    <w:rsid w:val="00830645"/>
    <w:rsid w:val="0083128E"/>
    <w:rsid w:val="00832AF3"/>
    <w:rsid w:val="0083494F"/>
    <w:rsid w:val="00835894"/>
    <w:rsid w:val="0084086B"/>
    <w:rsid w:val="00843ED7"/>
    <w:rsid w:val="00846625"/>
    <w:rsid w:val="0084667E"/>
    <w:rsid w:val="008469F4"/>
    <w:rsid w:val="00847817"/>
    <w:rsid w:val="00851950"/>
    <w:rsid w:val="008542DE"/>
    <w:rsid w:val="008548D3"/>
    <w:rsid w:val="0085736D"/>
    <w:rsid w:val="00860C11"/>
    <w:rsid w:val="00861D28"/>
    <w:rsid w:val="00861FB0"/>
    <w:rsid w:val="00864538"/>
    <w:rsid w:val="008648E7"/>
    <w:rsid w:val="00865234"/>
    <w:rsid w:val="008657F0"/>
    <w:rsid w:val="008674EC"/>
    <w:rsid w:val="00871EDF"/>
    <w:rsid w:val="00872412"/>
    <w:rsid w:val="0087372E"/>
    <w:rsid w:val="00874068"/>
    <w:rsid w:val="00876B74"/>
    <w:rsid w:val="0087778B"/>
    <w:rsid w:val="008800E3"/>
    <w:rsid w:val="0088093B"/>
    <w:rsid w:val="008817E2"/>
    <w:rsid w:val="00883A51"/>
    <w:rsid w:val="00883E58"/>
    <w:rsid w:val="00883F8B"/>
    <w:rsid w:val="0088413A"/>
    <w:rsid w:val="00884BEE"/>
    <w:rsid w:val="008861ED"/>
    <w:rsid w:val="00887B15"/>
    <w:rsid w:val="0089148F"/>
    <w:rsid w:val="008923D7"/>
    <w:rsid w:val="00893495"/>
    <w:rsid w:val="00895DC2"/>
    <w:rsid w:val="00896A5C"/>
    <w:rsid w:val="008A0D75"/>
    <w:rsid w:val="008A2FC7"/>
    <w:rsid w:val="008A3F7C"/>
    <w:rsid w:val="008A425C"/>
    <w:rsid w:val="008A437D"/>
    <w:rsid w:val="008A4AAF"/>
    <w:rsid w:val="008A59A0"/>
    <w:rsid w:val="008A5AF4"/>
    <w:rsid w:val="008B3B15"/>
    <w:rsid w:val="008B6185"/>
    <w:rsid w:val="008B6E42"/>
    <w:rsid w:val="008C1488"/>
    <w:rsid w:val="008C22DE"/>
    <w:rsid w:val="008C2C22"/>
    <w:rsid w:val="008C2C89"/>
    <w:rsid w:val="008C2D52"/>
    <w:rsid w:val="008C31AF"/>
    <w:rsid w:val="008C31E4"/>
    <w:rsid w:val="008C42A8"/>
    <w:rsid w:val="008C5FFE"/>
    <w:rsid w:val="008C61AC"/>
    <w:rsid w:val="008C7437"/>
    <w:rsid w:val="008C7CE3"/>
    <w:rsid w:val="008D14A2"/>
    <w:rsid w:val="008D2363"/>
    <w:rsid w:val="008D3093"/>
    <w:rsid w:val="008D505E"/>
    <w:rsid w:val="008D50CF"/>
    <w:rsid w:val="008D5FEE"/>
    <w:rsid w:val="008D793D"/>
    <w:rsid w:val="008E2542"/>
    <w:rsid w:val="008E49D1"/>
    <w:rsid w:val="008E5EBE"/>
    <w:rsid w:val="008E61EA"/>
    <w:rsid w:val="008F286A"/>
    <w:rsid w:val="008F4426"/>
    <w:rsid w:val="008F472E"/>
    <w:rsid w:val="008F65F9"/>
    <w:rsid w:val="0090017F"/>
    <w:rsid w:val="009005E0"/>
    <w:rsid w:val="00900AB9"/>
    <w:rsid w:val="00902E86"/>
    <w:rsid w:val="00905211"/>
    <w:rsid w:val="009055F6"/>
    <w:rsid w:val="00911B36"/>
    <w:rsid w:val="0091285B"/>
    <w:rsid w:val="0091376E"/>
    <w:rsid w:val="00913C4C"/>
    <w:rsid w:val="00914328"/>
    <w:rsid w:val="0091593A"/>
    <w:rsid w:val="00915ACD"/>
    <w:rsid w:val="00916C9B"/>
    <w:rsid w:val="00917028"/>
    <w:rsid w:val="00917153"/>
    <w:rsid w:val="00917669"/>
    <w:rsid w:val="009200EF"/>
    <w:rsid w:val="00921808"/>
    <w:rsid w:val="00921CDA"/>
    <w:rsid w:val="009246B0"/>
    <w:rsid w:val="009252E7"/>
    <w:rsid w:val="0092583F"/>
    <w:rsid w:val="00931230"/>
    <w:rsid w:val="00931D51"/>
    <w:rsid w:val="00932A33"/>
    <w:rsid w:val="0093455F"/>
    <w:rsid w:val="00936B2D"/>
    <w:rsid w:val="00936C6C"/>
    <w:rsid w:val="009408B5"/>
    <w:rsid w:val="00943A15"/>
    <w:rsid w:val="00945E41"/>
    <w:rsid w:val="00947D1A"/>
    <w:rsid w:val="00951F37"/>
    <w:rsid w:val="00952EB4"/>
    <w:rsid w:val="00953B46"/>
    <w:rsid w:val="00954C4B"/>
    <w:rsid w:val="00956FB3"/>
    <w:rsid w:val="009624DD"/>
    <w:rsid w:val="00964087"/>
    <w:rsid w:val="0096593F"/>
    <w:rsid w:val="009667B0"/>
    <w:rsid w:val="009750BF"/>
    <w:rsid w:val="00975785"/>
    <w:rsid w:val="00976315"/>
    <w:rsid w:val="009764C9"/>
    <w:rsid w:val="00981A63"/>
    <w:rsid w:val="00984C7C"/>
    <w:rsid w:val="00985CEA"/>
    <w:rsid w:val="00991F4A"/>
    <w:rsid w:val="00992EDE"/>
    <w:rsid w:val="00993EE7"/>
    <w:rsid w:val="00993EFF"/>
    <w:rsid w:val="00994648"/>
    <w:rsid w:val="00995AF3"/>
    <w:rsid w:val="0099621C"/>
    <w:rsid w:val="00997CD8"/>
    <w:rsid w:val="009A0016"/>
    <w:rsid w:val="009A16FE"/>
    <w:rsid w:val="009A287C"/>
    <w:rsid w:val="009A432F"/>
    <w:rsid w:val="009A57EC"/>
    <w:rsid w:val="009A5E10"/>
    <w:rsid w:val="009B0138"/>
    <w:rsid w:val="009B07EF"/>
    <w:rsid w:val="009B10AD"/>
    <w:rsid w:val="009B2A8F"/>
    <w:rsid w:val="009B6D95"/>
    <w:rsid w:val="009B7399"/>
    <w:rsid w:val="009C4FBB"/>
    <w:rsid w:val="009C5DCB"/>
    <w:rsid w:val="009C6324"/>
    <w:rsid w:val="009C69E5"/>
    <w:rsid w:val="009C6B30"/>
    <w:rsid w:val="009C6C9B"/>
    <w:rsid w:val="009D016C"/>
    <w:rsid w:val="009D0D57"/>
    <w:rsid w:val="009D169C"/>
    <w:rsid w:val="009D33A1"/>
    <w:rsid w:val="009D40C7"/>
    <w:rsid w:val="009D5BDA"/>
    <w:rsid w:val="009D7988"/>
    <w:rsid w:val="009E386E"/>
    <w:rsid w:val="009E4334"/>
    <w:rsid w:val="009E6ABA"/>
    <w:rsid w:val="009E7AE1"/>
    <w:rsid w:val="009F2C20"/>
    <w:rsid w:val="009F3461"/>
    <w:rsid w:val="009F5DB9"/>
    <w:rsid w:val="00A007A0"/>
    <w:rsid w:val="00A02109"/>
    <w:rsid w:val="00A03EC1"/>
    <w:rsid w:val="00A04179"/>
    <w:rsid w:val="00A05D24"/>
    <w:rsid w:val="00A05E87"/>
    <w:rsid w:val="00A10F29"/>
    <w:rsid w:val="00A11B3D"/>
    <w:rsid w:val="00A11D79"/>
    <w:rsid w:val="00A147FE"/>
    <w:rsid w:val="00A17F0D"/>
    <w:rsid w:val="00A20245"/>
    <w:rsid w:val="00A23C43"/>
    <w:rsid w:val="00A23EA0"/>
    <w:rsid w:val="00A32A18"/>
    <w:rsid w:val="00A34A40"/>
    <w:rsid w:val="00A35A7C"/>
    <w:rsid w:val="00A36A44"/>
    <w:rsid w:val="00A36E37"/>
    <w:rsid w:val="00A376CD"/>
    <w:rsid w:val="00A403D1"/>
    <w:rsid w:val="00A4103E"/>
    <w:rsid w:val="00A4109B"/>
    <w:rsid w:val="00A414D9"/>
    <w:rsid w:val="00A42D8D"/>
    <w:rsid w:val="00A43379"/>
    <w:rsid w:val="00A4480C"/>
    <w:rsid w:val="00A44DCA"/>
    <w:rsid w:val="00A44E09"/>
    <w:rsid w:val="00A513EA"/>
    <w:rsid w:val="00A53E0C"/>
    <w:rsid w:val="00A5476E"/>
    <w:rsid w:val="00A55507"/>
    <w:rsid w:val="00A566F8"/>
    <w:rsid w:val="00A56DB6"/>
    <w:rsid w:val="00A57751"/>
    <w:rsid w:val="00A57BDE"/>
    <w:rsid w:val="00A60FE5"/>
    <w:rsid w:val="00A617EB"/>
    <w:rsid w:val="00A62AD2"/>
    <w:rsid w:val="00A635D3"/>
    <w:rsid w:val="00A660AE"/>
    <w:rsid w:val="00A71572"/>
    <w:rsid w:val="00A717AC"/>
    <w:rsid w:val="00A728E7"/>
    <w:rsid w:val="00A7299B"/>
    <w:rsid w:val="00A72EEB"/>
    <w:rsid w:val="00A739FE"/>
    <w:rsid w:val="00A750F6"/>
    <w:rsid w:val="00A775C4"/>
    <w:rsid w:val="00A805E2"/>
    <w:rsid w:val="00A8288B"/>
    <w:rsid w:val="00A8526A"/>
    <w:rsid w:val="00A8619D"/>
    <w:rsid w:val="00A86A3F"/>
    <w:rsid w:val="00A86E28"/>
    <w:rsid w:val="00A870C2"/>
    <w:rsid w:val="00A91AD8"/>
    <w:rsid w:val="00A94118"/>
    <w:rsid w:val="00A94438"/>
    <w:rsid w:val="00A95140"/>
    <w:rsid w:val="00AA0C3C"/>
    <w:rsid w:val="00AA0CD0"/>
    <w:rsid w:val="00AA4F47"/>
    <w:rsid w:val="00AA5A1C"/>
    <w:rsid w:val="00AA6443"/>
    <w:rsid w:val="00AA6732"/>
    <w:rsid w:val="00AB1369"/>
    <w:rsid w:val="00AB41B2"/>
    <w:rsid w:val="00AB42EA"/>
    <w:rsid w:val="00AB57E2"/>
    <w:rsid w:val="00AC193C"/>
    <w:rsid w:val="00AC2A1A"/>
    <w:rsid w:val="00AC3C0D"/>
    <w:rsid w:val="00AC45BB"/>
    <w:rsid w:val="00AC4D7E"/>
    <w:rsid w:val="00AC51CE"/>
    <w:rsid w:val="00AC5CC5"/>
    <w:rsid w:val="00AC5CD0"/>
    <w:rsid w:val="00AC6944"/>
    <w:rsid w:val="00AC7A2F"/>
    <w:rsid w:val="00AD07BF"/>
    <w:rsid w:val="00AD1056"/>
    <w:rsid w:val="00AD278C"/>
    <w:rsid w:val="00AD3993"/>
    <w:rsid w:val="00AD4EBC"/>
    <w:rsid w:val="00AD6C89"/>
    <w:rsid w:val="00AE156C"/>
    <w:rsid w:val="00AE5D1D"/>
    <w:rsid w:val="00AE79C5"/>
    <w:rsid w:val="00AE7B4D"/>
    <w:rsid w:val="00AF089A"/>
    <w:rsid w:val="00AF30F4"/>
    <w:rsid w:val="00AF6405"/>
    <w:rsid w:val="00AF6484"/>
    <w:rsid w:val="00AF65A6"/>
    <w:rsid w:val="00AF724C"/>
    <w:rsid w:val="00AF78FA"/>
    <w:rsid w:val="00B0461B"/>
    <w:rsid w:val="00B05C71"/>
    <w:rsid w:val="00B072B2"/>
    <w:rsid w:val="00B1062A"/>
    <w:rsid w:val="00B11A05"/>
    <w:rsid w:val="00B1237F"/>
    <w:rsid w:val="00B1302C"/>
    <w:rsid w:val="00B15EEB"/>
    <w:rsid w:val="00B22C47"/>
    <w:rsid w:val="00B24DA4"/>
    <w:rsid w:val="00B2516F"/>
    <w:rsid w:val="00B25D8A"/>
    <w:rsid w:val="00B30DF6"/>
    <w:rsid w:val="00B312F4"/>
    <w:rsid w:val="00B32787"/>
    <w:rsid w:val="00B360C6"/>
    <w:rsid w:val="00B377E7"/>
    <w:rsid w:val="00B37B36"/>
    <w:rsid w:val="00B37E57"/>
    <w:rsid w:val="00B41BC8"/>
    <w:rsid w:val="00B43FED"/>
    <w:rsid w:val="00B447B8"/>
    <w:rsid w:val="00B465AA"/>
    <w:rsid w:val="00B466AB"/>
    <w:rsid w:val="00B470BE"/>
    <w:rsid w:val="00B472D8"/>
    <w:rsid w:val="00B528D7"/>
    <w:rsid w:val="00B537A3"/>
    <w:rsid w:val="00B55356"/>
    <w:rsid w:val="00B6142B"/>
    <w:rsid w:val="00B661E2"/>
    <w:rsid w:val="00B7120B"/>
    <w:rsid w:val="00B7188E"/>
    <w:rsid w:val="00B750EA"/>
    <w:rsid w:val="00B758E5"/>
    <w:rsid w:val="00B76B85"/>
    <w:rsid w:val="00B76C21"/>
    <w:rsid w:val="00B77567"/>
    <w:rsid w:val="00B8025D"/>
    <w:rsid w:val="00B829F0"/>
    <w:rsid w:val="00B82DF5"/>
    <w:rsid w:val="00B835C6"/>
    <w:rsid w:val="00B84DFC"/>
    <w:rsid w:val="00B87CC6"/>
    <w:rsid w:val="00B909FD"/>
    <w:rsid w:val="00B90E47"/>
    <w:rsid w:val="00B9279B"/>
    <w:rsid w:val="00B93CFB"/>
    <w:rsid w:val="00B93E4E"/>
    <w:rsid w:val="00B94F29"/>
    <w:rsid w:val="00B9501A"/>
    <w:rsid w:val="00B957A3"/>
    <w:rsid w:val="00B97E9F"/>
    <w:rsid w:val="00BA3BF3"/>
    <w:rsid w:val="00BA3EF2"/>
    <w:rsid w:val="00BA410D"/>
    <w:rsid w:val="00BA5E39"/>
    <w:rsid w:val="00BA66F0"/>
    <w:rsid w:val="00BA69DC"/>
    <w:rsid w:val="00BA72D3"/>
    <w:rsid w:val="00BA776E"/>
    <w:rsid w:val="00BB112F"/>
    <w:rsid w:val="00BB2288"/>
    <w:rsid w:val="00BB4091"/>
    <w:rsid w:val="00BB672D"/>
    <w:rsid w:val="00BB6893"/>
    <w:rsid w:val="00BB7BC9"/>
    <w:rsid w:val="00BC19B6"/>
    <w:rsid w:val="00BC33CB"/>
    <w:rsid w:val="00BC4283"/>
    <w:rsid w:val="00BC49B6"/>
    <w:rsid w:val="00BC5CD3"/>
    <w:rsid w:val="00BC7733"/>
    <w:rsid w:val="00BC7836"/>
    <w:rsid w:val="00BD1737"/>
    <w:rsid w:val="00BD377F"/>
    <w:rsid w:val="00BD3BED"/>
    <w:rsid w:val="00BD6311"/>
    <w:rsid w:val="00BE0420"/>
    <w:rsid w:val="00BE37B1"/>
    <w:rsid w:val="00BE4381"/>
    <w:rsid w:val="00BE6129"/>
    <w:rsid w:val="00BE6A67"/>
    <w:rsid w:val="00BE721C"/>
    <w:rsid w:val="00BE77C3"/>
    <w:rsid w:val="00BF238E"/>
    <w:rsid w:val="00BF33E9"/>
    <w:rsid w:val="00BF34EC"/>
    <w:rsid w:val="00BF3F61"/>
    <w:rsid w:val="00BF5D76"/>
    <w:rsid w:val="00BF6AEF"/>
    <w:rsid w:val="00C00429"/>
    <w:rsid w:val="00C024C6"/>
    <w:rsid w:val="00C03774"/>
    <w:rsid w:val="00C03823"/>
    <w:rsid w:val="00C041DE"/>
    <w:rsid w:val="00C04B49"/>
    <w:rsid w:val="00C0620E"/>
    <w:rsid w:val="00C07D53"/>
    <w:rsid w:val="00C106DC"/>
    <w:rsid w:val="00C146C1"/>
    <w:rsid w:val="00C21474"/>
    <w:rsid w:val="00C22693"/>
    <w:rsid w:val="00C23A61"/>
    <w:rsid w:val="00C23FAD"/>
    <w:rsid w:val="00C2434C"/>
    <w:rsid w:val="00C26E79"/>
    <w:rsid w:val="00C31491"/>
    <w:rsid w:val="00C31666"/>
    <w:rsid w:val="00C316D0"/>
    <w:rsid w:val="00C329A0"/>
    <w:rsid w:val="00C32DB5"/>
    <w:rsid w:val="00C33178"/>
    <w:rsid w:val="00C33E83"/>
    <w:rsid w:val="00C3542B"/>
    <w:rsid w:val="00C3552A"/>
    <w:rsid w:val="00C410F9"/>
    <w:rsid w:val="00C41A82"/>
    <w:rsid w:val="00C428A7"/>
    <w:rsid w:val="00C43285"/>
    <w:rsid w:val="00C450DA"/>
    <w:rsid w:val="00C4722A"/>
    <w:rsid w:val="00C4744F"/>
    <w:rsid w:val="00C51F45"/>
    <w:rsid w:val="00C53185"/>
    <w:rsid w:val="00C55F85"/>
    <w:rsid w:val="00C574DB"/>
    <w:rsid w:val="00C63E4D"/>
    <w:rsid w:val="00C70A60"/>
    <w:rsid w:val="00C711C9"/>
    <w:rsid w:val="00C71234"/>
    <w:rsid w:val="00C712B3"/>
    <w:rsid w:val="00C726A0"/>
    <w:rsid w:val="00C75825"/>
    <w:rsid w:val="00C76559"/>
    <w:rsid w:val="00C76F72"/>
    <w:rsid w:val="00C77745"/>
    <w:rsid w:val="00C82F11"/>
    <w:rsid w:val="00C86DB8"/>
    <w:rsid w:val="00C8709F"/>
    <w:rsid w:val="00C905D2"/>
    <w:rsid w:val="00C90909"/>
    <w:rsid w:val="00C92868"/>
    <w:rsid w:val="00C9303B"/>
    <w:rsid w:val="00C93CD3"/>
    <w:rsid w:val="00C940A3"/>
    <w:rsid w:val="00C95D3B"/>
    <w:rsid w:val="00C961F0"/>
    <w:rsid w:val="00C96CFE"/>
    <w:rsid w:val="00C96D80"/>
    <w:rsid w:val="00C9749E"/>
    <w:rsid w:val="00CA037F"/>
    <w:rsid w:val="00CA1369"/>
    <w:rsid w:val="00CA1599"/>
    <w:rsid w:val="00CA22F8"/>
    <w:rsid w:val="00CA457C"/>
    <w:rsid w:val="00CA6074"/>
    <w:rsid w:val="00CA70E3"/>
    <w:rsid w:val="00CB00FB"/>
    <w:rsid w:val="00CB099C"/>
    <w:rsid w:val="00CB17D9"/>
    <w:rsid w:val="00CB38F6"/>
    <w:rsid w:val="00CB49D5"/>
    <w:rsid w:val="00CB5AE5"/>
    <w:rsid w:val="00CB676A"/>
    <w:rsid w:val="00CB7E85"/>
    <w:rsid w:val="00CC3E5D"/>
    <w:rsid w:val="00CC3FF5"/>
    <w:rsid w:val="00CC5320"/>
    <w:rsid w:val="00CC613A"/>
    <w:rsid w:val="00CD1284"/>
    <w:rsid w:val="00CD1620"/>
    <w:rsid w:val="00CD1BAC"/>
    <w:rsid w:val="00CD22A0"/>
    <w:rsid w:val="00CD3DD1"/>
    <w:rsid w:val="00CD52A0"/>
    <w:rsid w:val="00CE08D9"/>
    <w:rsid w:val="00CE34FF"/>
    <w:rsid w:val="00CE4555"/>
    <w:rsid w:val="00CE666B"/>
    <w:rsid w:val="00CE66DA"/>
    <w:rsid w:val="00CE6958"/>
    <w:rsid w:val="00CE6B50"/>
    <w:rsid w:val="00CE6C49"/>
    <w:rsid w:val="00CF1E66"/>
    <w:rsid w:val="00CF28C0"/>
    <w:rsid w:val="00CF2D41"/>
    <w:rsid w:val="00CF3C56"/>
    <w:rsid w:val="00CF4010"/>
    <w:rsid w:val="00D029DA"/>
    <w:rsid w:val="00D0484C"/>
    <w:rsid w:val="00D06155"/>
    <w:rsid w:val="00D10741"/>
    <w:rsid w:val="00D10830"/>
    <w:rsid w:val="00D11C6C"/>
    <w:rsid w:val="00D11FC4"/>
    <w:rsid w:val="00D12579"/>
    <w:rsid w:val="00D13543"/>
    <w:rsid w:val="00D13660"/>
    <w:rsid w:val="00D14DA6"/>
    <w:rsid w:val="00D15424"/>
    <w:rsid w:val="00D15D10"/>
    <w:rsid w:val="00D20132"/>
    <w:rsid w:val="00D209CA"/>
    <w:rsid w:val="00D2425D"/>
    <w:rsid w:val="00D24628"/>
    <w:rsid w:val="00D25FB2"/>
    <w:rsid w:val="00D26BED"/>
    <w:rsid w:val="00D26DE0"/>
    <w:rsid w:val="00D27292"/>
    <w:rsid w:val="00D276E8"/>
    <w:rsid w:val="00D3005D"/>
    <w:rsid w:val="00D31458"/>
    <w:rsid w:val="00D318E7"/>
    <w:rsid w:val="00D3479A"/>
    <w:rsid w:val="00D35C1C"/>
    <w:rsid w:val="00D364E7"/>
    <w:rsid w:val="00D36D8F"/>
    <w:rsid w:val="00D3718D"/>
    <w:rsid w:val="00D37BB7"/>
    <w:rsid w:val="00D410BA"/>
    <w:rsid w:val="00D41499"/>
    <w:rsid w:val="00D41E91"/>
    <w:rsid w:val="00D42E32"/>
    <w:rsid w:val="00D472CB"/>
    <w:rsid w:val="00D479CA"/>
    <w:rsid w:val="00D506C0"/>
    <w:rsid w:val="00D539D4"/>
    <w:rsid w:val="00D57876"/>
    <w:rsid w:val="00D57C0B"/>
    <w:rsid w:val="00D6125E"/>
    <w:rsid w:val="00D6222E"/>
    <w:rsid w:val="00D63774"/>
    <w:rsid w:val="00D64599"/>
    <w:rsid w:val="00D64948"/>
    <w:rsid w:val="00D70290"/>
    <w:rsid w:val="00D72AAC"/>
    <w:rsid w:val="00D7480E"/>
    <w:rsid w:val="00D76CD5"/>
    <w:rsid w:val="00D805F1"/>
    <w:rsid w:val="00D81429"/>
    <w:rsid w:val="00D8167B"/>
    <w:rsid w:val="00D83504"/>
    <w:rsid w:val="00D83770"/>
    <w:rsid w:val="00D84E19"/>
    <w:rsid w:val="00D92FD9"/>
    <w:rsid w:val="00D95E8F"/>
    <w:rsid w:val="00D97270"/>
    <w:rsid w:val="00D97E8C"/>
    <w:rsid w:val="00D97FEC"/>
    <w:rsid w:val="00DA01CD"/>
    <w:rsid w:val="00DA170C"/>
    <w:rsid w:val="00DA2F39"/>
    <w:rsid w:val="00DA3CE4"/>
    <w:rsid w:val="00DA4A7D"/>
    <w:rsid w:val="00DA52EE"/>
    <w:rsid w:val="00DA7ECE"/>
    <w:rsid w:val="00DA7F1E"/>
    <w:rsid w:val="00DB024D"/>
    <w:rsid w:val="00DB0D1A"/>
    <w:rsid w:val="00DB0FC0"/>
    <w:rsid w:val="00DB1A85"/>
    <w:rsid w:val="00DB241B"/>
    <w:rsid w:val="00DB5504"/>
    <w:rsid w:val="00DB56C8"/>
    <w:rsid w:val="00DB5C67"/>
    <w:rsid w:val="00DB5D5D"/>
    <w:rsid w:val="00DB5E69"/>
    <w:rsid w:val="00DB6686"/>
    <w:rsid w:val="00DC0EB0"/>
    <w:rsid w:val="00DC3281"/>
    <w:rsid w:val="00DC6A0D"/>
    <w:rsid w:val="00DC74F4"/>
    <w:rsid w:val="00DC7DD9"/>
    <w:rsid w:val="00DD1E83"/>
    <w:rsid w:val="00DD244E"/>
    <w:rsid w:val="00DD4D28"/>
    <w:rsid w:val="00DE2F05"/>
    <w:rsid w:val="00DE3319"/>
    <w:rsid w:val="00DE3472"/>
    <w:rsid w:val="00DE36C7"/>
    <w:rsid w:val="00DE5EF5"/>
    <w:rsid w:val="00DE7704"/>
    <w:rsid w:val="00DF471A"/>
    <w:rsid w:val="00DF5470"/>
    <w:rsid w:val="00DF6D93"/>
    <w:rsid w:val="00DF7A17"/>
    <w:rsid w:val="00E00C3E"/>
    <w:rsid w:val="00E04A73"/>
    <w:rsid w:val="00E05F43"/>
    <w:rsid w:val="00E071C9"/>
    <w:rsid w:val="00E07913"/>
    <w:rsid w:val="00E13C33"/>
    <w:rsid w:val="00E14E85"/>
    <w:rsid w:val="00E16A73"/>
    <w:rsid w:val="00E213AB"/>
    <w:rsid w:val="00E21BF4"/>
    <w:rsid w:val="00E227FA"/>
    <w:rsid w:val="00E2308A"/>
    <w:rsid w:val="00E26F27"/>
    <w:rsid w:val="00E32166"/>
    <w:rsid w:val="00E336E3"/>
    <w:rsid w:val="00E354A4"/>
    <w:rsid w:val="00E362DF"/>
    <w:rsid w:val="00E371E9"/>
    <w:rsid w:val="00E37502"/>
    <w:rsid w:val="00E42422"/>
    <w:rsid w:val="00E429B6"/>
    <w:rsid w:val="00E4452E"/>
    <w:rsid w:val="00E46800"/>
    <w:rsid w:val="00E50426"/>
    <w:rsid w:val="00E52D80"/>
    <w:rsid w:val="00E53194"/>
    <w:rsid w:val="00E533AF"/>
    <w:rsid w:val="00E53DC9"/>
    <w:rsid w:val="00E54161"/>
    <w:rsid w:val="00E55E0C"/>
    <w:rsid w:val="00E602B6"/>
    <w:rsid w:val="00E60B6B"/>
    <w:rsid w:val="00E614ED"/>
    <w:rsid w:val="00E61B98"/>
    <w:rsid w:val="00E63340"/>
    <w:rsid w:val="00E65E51"/>
    <w:rsid w:val="00E730DB"/>
    <w:rsid w:val="00E73740"/>
    <w:rsid w:val="00E74DB6"/>
    <w:rsid w:val="00E77B58"/>
    <w:rsid w:val="00E80E47"/>
    <w:rsid w:val="00E82685"/>
    <w:rsid w:val="00E82E1A"/>
    <w:rsid w:val="00E83BDC"/>
    <w:rsid w:val="00E83FFA"/>
    <w:rsid w:val="00E86667"/>
    <w:rsid w:val="00E86DE9"/>
    <w:rsid w:val="00E87B6F"/>
    <w:rsid w:val="00E87D3F"/>
    <w:rsid w:val="00E87E9A"/>
    <w:rsid w:val="00E90D5C"/>
    <w:rsid w:val="00E921D7"/>
    <w:rsid w:val="00E95783"/>
    <w:rsid w:val="00E96598"/>
    <w:rsid w:val="00EA2CB3"/>
    <w:rsid w:val="00EA2CB9"/>
    <w:rsid w:val="00EA5180"/>
    <w:rsid w:val="00EA5E60"/>
    <w:rsid w:val="00EA5F35"/>
    <w:rsid w:val="00EA740D"/>
    <w:rsid w:val="00EA78FF"/>
    <w:rsid w:val="00EB0048"/>
    <w:rsid w:val="00EB1D34"/>
    <w:rsid w:val="00EB54A7"/>
    <w:rsid w:val="00EC1D33"/>
    <w:rsid w:val="00EC2393"/>
    <w:rsid w:val="00EC4243"/>
    <w:rsid w:val="00EC501F"/>
    <w:rsid w:val="00EC657B"/>
    <w:rsid w:val="00ED0626"/>
    <w:rsid w:val="00ED1FC8"/>
    <w:rsid w:val="00ED4668"/>
    <w:rsid w:val="00ED7832"/>
    <w:rsid w:val="00ED7871"/>
    <w:rsid w:val="00ED7FE5"/>
    <w:rsid w:val="00EE05A0"/>
    <w:rsid w:val="00EE123E"/>
    <w:rsid w:val="00EE2555"/>
    <w:rsid w:val="00EE3B9F"/>
    <w:rsid w:val="00EE52C7"/>
    <w:rsid w:val="00EE53AE"/>
    <w:rsid w:val="00EE643F"/>
    <w:rsid w:val="00EE7BC8"/>
    <w:rsid w:val="00EF393C"/>
    <w:rsid w:val="00EF3AC8"/>
    <w:rsid w:val="00EF4C0C"/>
    <w:rsid w:val="00EF5465"/>
    <w:rsid w:val="00EF614C"/>
    <w:rsid w:val="00EF6DAE"/>
    <w:rsid w:val="00EF75B3"/>
    <w:rsid w:val="00EF7EA0"/>
    <w:rsid w:val="00F019BC"/>
    <w:rsid w:val="00F06A5D"/>
    <w:rsid w:val="00F06AC0"/>
    <w:rsid w:val="00F137CF"/>
    <w:rsid w:val="00F148CF"/>
    <w:rsid w:val="00F174D1"/>
    <w:rsid w:val="00F17725"/>
    <w:rsid w:val="00F208EE"/>
    <w:rsid w:val="00F210C5"/>
    <w:rsid w:val="00F22FFB"/>
    <w:rsid w:val="00F24495"/>
    <w:rsid w:val="00F2470A"/>
    <w:rsid w:val="00F256DC"/>
    <w:rsid w:val="00F25EBE"/>
    <w:rsid w:val="00F273B2"/>
    <w:rsid w:val="00F324EC"/>
    <w:rsid w:val="00F33DD8"/>
    <w:rsid w:val="00F342D6"/>
    <w:rsid w:val="00F36930"/>
    <w:rsid w:val="00F45CE7"/>
    <w:rsid w:val="00F50F5C"/>
    <w:rsid w:val="00F52C77"/>
    <w:rsid w:val="00F56E73"/>
    <w:rsid w:val="00F61CF3"/>
    <w:rsid w:val="00F6213C"/>
    <w:rsid w:val="00F6251F"/>
    <w:rsid w:val="00F631F1"/>
    <w:rsid w:val="00F64330"/>
    <w:rsid w:val="00F655B1"/>
    <w:rsid w:val="00F669B2"/>
    <w:rsid w:val="00F709BE"/>
    <w:rsid w:val="00F754BA"/>
    <w:rsid w:val="00F756B2"/>
    <w:rsid w:val="00F758B4"/>
    <w:rsid w:val="00F762C1"/>
    <w:rsid w:val="00F77009"/>
    <w:rsid w:val="00F77B8F"/>
    <w:rsid w:val="00F77FC8"/>
    <w:rsid w:val="00F807AF"/>
    <w:rsid w:val="00F80A1F"/>
    <w:rsid w:val="00F823CC"/>
    <w:rsid w:val="00F82443"/>
    <w:rsid w:val="00F842FB"/>
    <w:rsid w:val="00F84E39"/>
    <w:rsid w:val="00F85EAD"/>
    <w:rsid w:val="00F86F8C"/>
    <w:rsid w:val="00F8757B"/>
    <w:rsid w:val="00F87B76"/>
    <w:rsid w:val="00F90294"/>
    <w:rsid w:val="00F91FDE"/>
    <w:rsid w:val="00F928D4"/>
    <w:rsid w:val="00F93311"/>
    <w:rsid w:val="00F93CDA"/>
    <w:rsid w:val="00F93E00"/>
    <w:rsid w:val="00F9547C"/>
    <w:rsid w:val="00F95A3A"/>
    <w:rsid w:val="00F9661F"/>
    <w:rsid w:val="00F97B6E"/>
    <w:rsid w:val="00FA0701"/>
    <w:rsid w:val="00FA087A"/>
    <w:rsid w:val="00FA0F14"/>
    <w:rsid w:val="00FA2025"/>
    <w:rsid w:val="00FA285F"/>
    <w:rsid w:val="00FA311A"/>
    <w:rsid w:val="00FA49D7"/>
    <w:rsid w:val="00FA4CB1"/>
    <w:rsid w:val="00FA4D54"/>
    <w:rsid w:val="00FB6063"/>
    <w:rsid w:val="00FB7FEC"/>
    <w:rsid w:val="00FC0BFA"/>
    <w:rsid w:val="00FC12B9"/>
    <w:rsid w:val="00FC1477"/>
    <w:rsid w:val="00FC363D"/>
    <w:rsid w:val="00FC540B"/>
    <w:rsid w:val="00FC5549"/>
    <w:rsid w:val="00FC5BF8"/>
    <w:rsid w:val="00FD02B4"/>
    <w:rsid w:val="00FD1CF3"/>
    <w:rsid w:val="00FD25F7"/>
    <w:rsid w:val="00FD2CCD"/>
    <w:rsid w:val="00FD465E"/>
    <w:rsid w:val="00FD5E40"/>
    <w:rsid w:val="00FD6B9C"/>
    <w:rsid w:val="00FD7229"/>
    <w:rsid w:val="00FD7A97"/>
    <w:rsid w:val="00FE1D0C"/>
    <w:rsid w:val="00FE1F65"/>
    <w:rsid w:val="00FE21F4"/>
    <w:rsid w:val="00FE2442"/>
    <w:rsid w:val="00FE34EE"/>
    <w:rsid w:val="00FE6093"/>
    <w:rsid w:val="00FE65DE"/>
    <w:rsid w:val="00FE687F"/>
    <w:rsid w:val="00FE7CA1"/>
    <w:rsid w:val="00FE7EEE"/>
    <w:rsid w:val="00FF059A"/>
    <w:rsid w:val="00FF1447"/>
    <w:rsid w:val="00FF228C"/>
    <w:rsid w:val="00FF2B86"/>
    <w:rsid w:val="00FF5A2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F3D4F1E3-A82E-4E9B-AA7F-6B4E9A31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E30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Overskrift2Tegn">
    <w:name w:val="Overskrift 2 Tegn"/>
    <w:basedOn w:val="Standardskriftforavsnitt"/>
    <w:link w:val="Overskrift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3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1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B1D34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INNH1Tegn">
    <w:name w:val="INNH 1 Tegn"/>
    <w:basedOn w:val="Standardskriftforavsnitt"/>
    <w:link w:val="INNH1"/>
    <w:uiPriority w:val="39"/>
    <w:rsid w:val="00EB1D34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3821C8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446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INNH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323413"/>
  </w:style>
  <w:style w:type="table" w:customStyle="1" w:styleId="Tabellrutenett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character" w:styleId="Fulgthyperkobling">
    <w:name w:val="FollowedHyperlink"/>
    <w:basedOn w:val="Standardskriftforavsnitt"/>
    <w:uiPriority w:val="99"/>
    <w:semiHidden/>
    <w:unhideWhenUsed/>
    <w:rsid w:val="00914328"/>
    <w:rPr>
      <w:color w:val="954F72" w:themeColor="followedHyperlink"/>
      <w:u w:val="single"/>
    </w:rPr>
  </w:style>
  <w:style w:type="table" w:styleId="Rutenettabelllys">
    <w:name w:val="Grid Table Light"/>
    <w:basedOn w:val="Vanligtabell"/>
    <w:uiPriority w:val="40"/>
    <w:rsid w:val="00F8244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3uthevingsfarge1">
    <w:name w:val="Grid Table 3 Accent 1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81CC93" w:themeColor="accent1" w:themeTint="99"/>
        <w:left w:val="single" w:sz="4" w:space="0" w:color="81CC93" w:themeColor="accent1" w:themeTint="99"/>
        <w:bottom w:val="single" w:sz="4" w:space="0" w:color="81CC93" w:themeColor="accent1" w:themeTint="99"/>
        <w:right w:val="single" w:sz="4" w:space="0" w:color="81CC93" w:themeColor="accent1" w:themeTint="99"/>
        <w:insideH w:val="single" w:sz="4" w:space="0" w:color="81CC93" w:themeColor="accent1" w:themeTint="99"/>
        <w:insideV w:val="single" w:sz="4" w:space="0" w:color="81CC9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DB" w:themeFill="accent1" w:themeFillTint="33"/>
      </w:tcPr>
    </w:tblStylePr>
    <w:tblStylePr w:type="band1Horz">
      <w:tblPr/>
      <w:tcPr>
        <w:shd w:val="clear" w:color="auto" w:fill="D5EEDB" w:themeFill="accent1" w:themeFillTint="33"/>
      </w:tcPr>
    </w:tblStylePr>
    <w:tblStylePr w:type="neCell">
      <w:tblPr/>
      <w:tcPr>
        <w:tcBorders>
          <w:bottom w:val="single" w:sz="4" w:space="0" w:color="81CC93" w:themeColor="accent1" w:themeTint="99"/>
        </w:tcBorders>
      </w:tcPr>
    </w:tblStylePr>
    <w:tblStylePr w:type="nwCell">
      <w:tblPr/>
      <w:tcPr>
        <w:tcBorders>
          <w:bottom w:val="single" w:sz="4" w:space="0" w:color="81CC93" w:themeColor="accent1" w:themeTint="99"/>
        </w:tcBorders>
      </w:tcPr>
    </w:tblStylePr>
    <w:tblStylePr w:type="seCell">
      <w:tblPr/>
      <w:tcPr>
        <w:tcBorders>
          <w:top w:val="single" w:sz="4" w:space="0" w:color="81CC93" w:themeColor="accent1" w:themeTint="99"/>
        </w:tcBorders>
      </w:tcPr>
    </w:tblStylePr>
    <w:tblStylePr w:type="swCell">
      <w:tblPr/>
      <w:tcPr>
        <w:tcBorders>
          <w:top w:val="single" w:sz="4" w:space="0" w:color="81CC9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6CAF8E" w:themeColor="accent2" w:themeTint="99"/>
        <w:left w:val="single" w:sz="4" w:space="0" w:color="6CAF8E" w:themeColor="accent2" w:themeTint="99"/>
        <w:bottom w:val="single" w:sz="4" w:space="0" w:color="6CAF8E" w:themeColor="accent2" w:themeTint="99"/>
        <w:right w:val="single" w:sz="4" w:space="0" w:color="6CAF8E" w:themeColor="accent2" w:themeTint="99"/>
        <w:insideH w:val="single" w:sz="4" w:space="0" w:color="6CAF8E" w:themeColor="accent2" w:themeTint="99"/>
        <w:insideV w:val="single" w:sz="4" w:space="0" w:color="6CAF8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4D9" w:themeFill="accent2" w:themeFillTint="33"/>
      </w:tcPr>
    </w:tblStylePr>
    <w:tblStylePr w:type="band1Horz">
      <w:tblPr/>
      <w:tcPr>
        <w:shd w:val="clear" w:color="auto" w:fill="CEE4D9" w:themeFill="accent2" w:themeFillTint="33"/>
      </w:tcPr>
    </w:tblStylePr>
    <w:tblStylePr w:type="neCell">
      <w:tblPr/>
      <w:tcPr>
        <w:tcBorders>
          <w:bottom w:val="single" w:sz="4" w:space="0" w:color="6CAF8E" w:themeColor="accent2" w:themeTint="99"/>
        </w:tcBorders>
      </w:tcPr>
    </w:tblStylePr>
    <w:tblStylePr w:type="nwCell">
      <w:tblPr/>
      <w:tcPr>
        <w:tcBorders>
          <w:bottom w:val="single" w:sz="4" w:space="0" w:color="6CAF8E" w:themeColor="accent2" w:themeTint="99"/>
        </w:tcBorders>
      </w:tcPr>
    </w:tblStylePr>
    <w:tblStylePr w:type="seCell">
      <w:tblPr/>
      <w:tcPr>
        <w:tcBorders>
          <w:top w:val="single" w:sz="4" w:space="0" w:color="6CAF8E" w:themeColor="accent2" w:themeTint="99"/>
        </w:tcBorders>
      </w:tcPr>
    </w:tblStylePr>
    <w:tblStylePr w:type="swCell">
      <w:tblPr/>
      <w:tcPr>
        <w:tcBorders>
          <w:top w:val="single" w:sz="4" w:space="0" w:color="6CAF8E" w:themeColor="accent2" w:themeTint="99"/>
        </w:tcBorders>
      </w:tcPr>
    </w:tblStylePr>
  </w:style>
  <w:style w:type="table" w:styleId="Rutenettabell4uthevingsfarge6">
    <w:name w:val="Grid Table 4 Accent 6"/>
    <w:basedOn w:val="Vanligtabell"/>
    <w:uiPriority w:val="49"/>
    <w:rsid w:val="00374F6B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26" Type="http://schemas.openxmlformats.org/officeDocument/2006/relationships/hyperlink" Target="https://vegkart.atlas.vegvesen.no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vegkart.atlas.vegvesen.no/" TargetMode="External"/><Relationship Id="rId34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hyperlink" Target="https://vegkart.atlas.vegvesen.no/" TargetMode="External"/><Relationship Id="rId33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vegkart.atlas.vegvesen.no/" TargetMode="Externa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vegkart.atlas.vegvesen.no/" TargetMode="External"/><Relationship Id="rId32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hyperlink" Target="https://vegkart.atlas.vegvesen.no/" TargetMode="External"/><Relationship Id="rId28" Type="http://schemas.openxmlformats.org/officeDocument/2006/relationships/header" Target="header4.xml"/><Relationship Id="rId36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31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yperlink" Target="https://vegkart.atlas.vegvesen.no/" TargetMode="External"/><Relationship Id="rId27" Type="http://schemas.openxmlformats.org/officeDocument/2006/relationships/hyperlink" Target="https://vegkart.atlas.vegvesen.no/" TargetMode="External"/><Relationship Id="rId30" Type="http://schemas.openxmlformats.org/officeDocument/2006/relationships/footer" Target="footer4.xml"/><Relationship Id="rId35" Type="http://schemas.openxmlformats.org/officeDocument/2006/relationships/glossaryDocument" Target="glossary/document.xml"/><Relationship Id="rId8" Type="http://schemas.openxmlformats.org/officeDocument/2006/relationships/settings" Target="settings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57A7310A9940DDAF1AB2A70CC3F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47BFA5-65CF-4651-A66D-AA284C768C4B}"/>
      </w:docPartPr>
      <w:docPartBody>
        <w:p w:rsidR="00430944" w:rsidRDefault="00EF2AA2">
          <w:pPr>
            <w:pStyle w:val="4B57A7310A9940DDAF1AB2A70CC3F5B0"/>
          </w:pPr>
          <w:r w:rsidRPr="00343AA3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022376F6A4938924849B96924E4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B3080E-D0E6-4E22-91F8-71C2E65FD75F}"/>
      </w:docPartPr>
      <w:docPartBody>
        <w:p w:rsidR="00EE55C1" w:rsidRDefault="00EE55C1" w:rsidP="00EE55C1">
          <w:pPr>
            <w:pStyle w:val="E7F022376F6A4938924849B96924E452"/>
          </w:pPr>
          <w:r w:rsidRPr="00225B5C">
            <w:rPr>
              <w:rStyle w:val="Plassholdertekst"/>
            </w:rPr>
            <w:t>[Tittel]</w:t>
          </w:r>
        </w:p>
      </w:docPartBody>
    </w:docPart>
    <w:docPart>
      <w:docPartPr>
        <w:name w:val="D4D85E9FC9F44B7BA2DA5C1D700892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D58D05-295C-4635-990E-9E8E9032707F}"/>
      </w:docPartPr>
      <w:docPartBody>
        <w:p w:rsidR="005D4219" w:rsidRDefault="006920B0" w:rsidP="006920B0">
          <w:pPr>
            <w:pStyle w:val="D4D85E9FC9F44B7BA2DA5C1D70089254"/>
          </w:pPr>
          <w:r w:rsidRPr="00225B5C">
            <w:rPr>
              <w:rStyle w:val="Plassholdertekst"/>
            </w:rPr>
            <w:t>[Dokumenttype]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A2"/>
    <w:rsid w:val="00056E82"/>
    <w:rsid w:val="00082095"/>
    <w:rsid w:val="000F6067"/>
    <w:rsid w:val="00103006"/>
    <w:rsid w:val="00166774"/>
    <w:rsid w:val="0016724A"/>
    <w:rsid w:val="00182FD7"/>
    <w:rsid w:val="001970DE"/>
    <w:rsid w:val="001C1EA7"/>
    <w:rsid w:val="00235E70"/>
    <w:rsid w:val="002445E9"/>
    <w:rsid w:val="00284E86"/>
    <w:rsid w:val="003229C5"/>
    <w:rsid w:val="00430944"/>
    <w:rsid w:val="00465223"/>
    <w:rsid w:val="004734A4"/>
    <w:rsid w:val="004951F8"/>
    <w:rsid w:val="004D3D95"/>
    <w:rsid w:val="00584282"/>
    <w:rsid w:val="005D4219"/>
    <w:rsid w:val="00622E73"/>
    <w:rsid w:val="00654B82"/>
    <w:rsid w:val="006920B0"/>
    <w:rsid w:val="006E400F"/>
    <w:rsid w:val="00762D80"/>
    <w:rsid w:val="007D4C0D"/>
    <w:rsid w:val="00820EA7"/>
    <w:rsid w:val="00833B95"/>
    <w:rsid w:val="008913C3"/>
    <w:rsid w:val="008A358B"/>
    <w:rsid w:val="008E69B2"/>
    <w:rsid w:val="0090017F"/>
    <w:rsid w:val="00902400"/>
    <w:rsid w:val="00955634"/>
    <w:rsid w:val="00956CD6"/>
    <w:rsid w:val="00992A5A"/>
    <w:rsid w:val="009C16BC"/>
    <w:rsid w:val="009E320F"/>
    <w:rsid w:val="00A45BFA"/>
    <w:rsid w:val="00AE05D8"/>
    <w:rsid w:val="00AF19B0"/>
    <w:rsid w:val="00B57AC1"/>
    <w:rsid w:val="00BA47E4"/>
    <w:rsid w:val="00D22057"/>
    <w:rsid w:val="00DC51B2"/>
    <w:rsid w:val="00DE1AF7"/>
    <w:rsid w:val="00DF48ED"/>
    <w:rsid w:val="00E37390"/>
    <w:rsid w:val="00E41B07"/>
    <w:rsid w:val="00E5130F"/>
    <w:rsid w:val="00E91D88"/>
    <w:rsid w:val="00EE55C1"/>
    <w:rsid w:val="00EF2AA2"/>
    <w:rsid w:val="00EF3AFA"/>
    <w:rsid w:val="00F0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920B0"/>
    <w:rPr>
      <w:color w:val="808080"/>
    </w:rPr>
  </w:style>
  <w:style w:type="paragraph" w:customStyle="1" w:styleId="4B57A7310A9940DDAF1AB2A70CC3F5B0">
    <w:name w:val="4B57A7310A9940DDAF1AB2A70CC3F5B0"/>
  </w:style>
  <w:style w:type="paragraph" w:customStyle="1" w:styleId="E7F022376F6A4938924849B96924E452">
    <w:name w:val="E7F022376F6A4938924849B96924E452"/>
    <w:rsid w:val="00EE55C1"/>
  </w:style>
  <w:style w:type="paragraph" w:customStyle="1" w:styleId="D4D85E9FC9F44B7BA2DA5C1D70089254">
    <w:name w:val="D4D85E9FC9F44B7BA2DA5C1D70089254"/>
    <w:rsid w:val="006920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root>
  <tittel> Plan for drift og vedlikehold av grøntarealer</tittel>
  <doktyp>Planer</doktyp>
</root>
</file>

<file path=customXml/itemProps1.xml><?xml version="1.0" encoding="utf-8"?>
<ds:datastoreItem xmlns:ds="http://schemas.openxmlformats.org/officeDocument/2006/customXml" ds:itemID="{00902D5E-98C7-443F-9B89-74EFCDD16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D2658-07A4-4F42-91CB-A45FD65600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EE2E3-40F0-44CD-A706-911CBEA1E75E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4.xml><?xml version="1.0" encoding="utf-8"?>
<ds:datastoreItem xmlns:ds="http://schemas.openxmlformats.org/officeDocument/2006/customXml" ds:itemID="{DB972797-9D0E-4987-AE07-DBAEDE906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9B369B-CCEA-4D8F-9E4F-1534FE2AD6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</Template>
  <TotalTime>1187</TotalTime>
  <Pages>6</Pages>
  <Words>1060</Words>
  <Characters>7275</Characters>
  <Application>Microsoft Office Word</Application>
  <DocSecurity>0</DocSecurity>
  <Lines>909</Lines>
  <Paragraphs>260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Røislien, Kjersti</cp:lastModifiedBy>
  <cp:revision>520</cp:revision>
  <cp:lastPrinted>2020-03-23T14:02:00Z</cp:lastPrinted>
  <dcterms:created xsi:type="dcterms:W3CDTF">2020-03-23T14:00:00Z</dcterms:created>
  <dcterms:modified xsi:type="dcterms:W3CDTF">2026-09-07T11:05:00Z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